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0"/>
        <w:gridCol w:w="524"/>
        <w:gridCol w:w="1651"/>
        <w:gridCol w:w="5953"/>
      </w:tblGrid>
      <w:tr w:rsidR="00D2048D" w:rsidRPr="003374FC" w14:paraId="5B4F8355" w14:textId="77777777" w:rsidTr="00B94269">
        <w:trPr>
          <w:trHeight w:val="433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4713BD3C" w14:textId="77777777" w:rsidR="00D2048D" w:rsidRPr="003374FC" w:rsidRDefault="00AA406F" w:rsidP="00A97E39">
            <w:pPr>
              <w:jc w:val="center"/>
              <w:rPr>
                <w:b/>
              </w:rPr>
            </w:pPr>
            <w:r w:rsidRPr="00F40969">
              <w:rPr>
                <w:b/>
              </w:rPr>
              <w:t>UNIWERSYTET</w:t>
            </w:r>
            <w:r w:rsidR="00D2048D" w:rsidRPr="00F40969">
              <w:rPr>
                <w:b/>
              </w:rPr>
              <w:t xml:space="preserve">  MORSK</w:t>
            </w:r>
            <w:r w:rsidRPr="00F40969">
              <w:rPr>
                <w:b/>
              </w:rPr>
              <w:t>I</w:t>
            </w:r>
            <w:r w:rsidR="00D2048D">
              <w:rPr>
                <w:b/>
              </w:rPr>
              <w:t xml:space="preserve"> w </w:t>
            </w:r>
            <w:r w:rsidR="00D2048D" w:rsidRPr="005C6661">
              <w:rPr>
                <w:b/>
              </w:rPr>
              <w:t>GDYNI</w:t>
            </w:r>
            <w:r w:rsidR="00D2048D">
              <w:rPr>
                <w:b/>
                <w:sz w:val="32"/>
              </w:rPr>
              <w:t xml:space="preserve">   </w:t>
            </w:r>
            <w:r>
              <w:rPr>
                <w:b/>
                <w:sz w:val="32"/>
              </w:rPr>
              <w:br/>
            </w:r>
            <w:r w:rsidR="00D2048D">
              <w:rPr>
                <w:b/>
                <w:sz w:val="32"/>
              </w:rPr>
              <w:t xml:space="preserve"> </w:t>
            </w:r>
            <w:r w:rsidR="00D2048D">
              <w:rPr>
                <w:b/>
              </w:rPr>
              <w:t>WYDZIAŁ ELEKTRYCZNY</w:t>
            </w:r>
          </w:p>
        </w:tc>
      </w:tr>
      <w:tr w:rsidR="00D2048D" w:rsidRPr="003374FC" w14:paraId="4899288A" w14:textId="77777777" w:rsidTr="002622AF">
        <w:trPr>
          <w:trHeight w:val="254"/>
        </w:trPr>
        <w:tc>
          <w:tcPr>
            <w:tcW w:w="721" w:type="pct"/>
            <w:shd w:val="clear" w:color="auto" w:fill="D9D9D9"/>
          </w:tcPr>
          <w:p w14:paraId="146E3A3C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Nr</w:t>
            </w:r>
          </w:p>
        </w:tc>
        <w:tc>
          <w:tcPr>
            <w:tcW w:w="276" w:type="pct"/>
            <w:shd w:val="clear" w:color="auto" w:fill="FFFFFF"/>
          </w:tcPr>
          <w:p w14:paraId="63BCC7EB" w14:textId="77777777" w:rsidR="00D2048D" w:rsidRPr="005C6661" w:rsidRDefault="007E6FCD" w:rsidP="008E23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69" w:type="pct"/>
            <w:shd w:val="clear" w:color="auto" w:fill="D9D9D9"/>
          </w:tcPr>
          <w:p w14:paraId="5C4E5E15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Przedmiot:</w:t>
            </w:r>
          </w:p>
        </w:tc>
        <w:tc>
          <w:tcPr>
            <w:tcW w:w="3134" w:type="pct"/>
            <w:vAlign w:val="center"/>
          </w:tcPr>
          <w:p w14:paraId="457C320E" w14:textId="77777777" w:rsidR="00D2048D" w:rsidRPr="00A25EE3" w:rsidRDefault="002E46F5" w:rsidP="00A25EE3">
            <w:pPr>
              <w:rPr>
                <w:b/>
                <w:sz w:val="20"/>
                <w:szCs w:val="20"/>
              </w:rPr>
            </w:pPr>
            <w:r w:rsidRPr="00FA6D83">
              <w:rPr>
                <w:b/>
                <w:sz w:val="20"/>
              </w:rPr>
              <w:t>Technologie internetowe</w:t>
            </w:r>
          </w:p>
        </w:tc>
      </w:tr>
      <w:tr w:rsidR="00D2048D" w:rsidRPr="003374FC" w14:paraId="524F83A8" w14:textId="77777777" w:rsidTr="002622AF">
        <w:trPr>
          <w:trHeight w:val="258"/>
        </w:trPr>
        <w:tc>
          <w:tcPr>
            <w:tcW w:w="1866" w:type="pct"/>
            <w:gridSpan w:val="3"/>
            <w:shd w:val="clear" w:color="auto" w:fill="D9D9D9"/>
          </w:tcPr>
          <w:p w14:paraId="36B50DBA" w14:textId="202AF6D5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Kierunek</w:t>
            </w:r>
            <w:r w:rsidR="004A0553">
              <w:rPr>
                <w:sz w:val="20"/>
                <w:szCs w:val="20"/>
              </w:rPr>
              <w:t>:</w:t>
            </w:r>
          </w:p>
        </w:tc>
        <w:tc>
          <w:tcPr>
            <w:tcW w:w="3134" w:type="pct"/>
            <w:vAlign w:val="center"/>
          </w:tcPr>
          <w:p w14:paraId="5ADC5902" w14:textId="640975E8" w:rsidR="00D2048D" w:rsidRPr="00A25EE3" w:rsidRDefault="00A72F10" w:rsidP="00AA5C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Informatyka</w:t>
            </w:r>
          </w:p>
        </w:tc>
      </w:tr>
      <w:tr w:rsidR="004A0553" w:rsidRPr="003374FC" w14:paraId="346F7070" w14:textId="77777777" w:rsidTr="002622AF">
        <w:trPr>
          <w:trHeight w:val="247"/>
        </w:trPr>
        <w:tc>
          <w:tcPr>
            <w:tcW w:w="1866" w:type="pct"/>
            <w:gridSpan w:val="3"/>
            <w:shd w:val="clear" w:color="auto" w:fill="D9D9D9"/>
          </w:tcPr>
          <w:p w14:paraId="75BA91B2" w14:textId="7E04FF6A" w:rsidR="004A0553" w:rsidRPr="005C6661" w:rsidRDefault="004A0553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Poziom kształcenia:</w:t>
            </w:r>
          </w:p>
        </w:tc>
        <w:tc>
          <w:tcPr>
            <w:tcW w:w="3134" w:type="pct"/>
            <w:vAlign w:val="center"/>
          </w:tcPr>
          <w:p w14:paraId="1174445D" w14:textId="643E7832" w:rsidR="004A0553" w:rsidRDefault="004A0553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D2048D" w:rsidRPr="003374FC" w14:paraId="12F8C356" w14:textId="77777777" w:rsidTr="002622AF">
        <w:trPr>
          <w:trHeight w:val="247"/>
        </w:trPr>
        <w:tc>
          <w:tcPr>
            <w:tcW w:w="1866" w:type="pct"/>
            <w:gridSpan w:val="3"/>
            <w:shd w:val="clear" w:color="auto" w:fill="D9D9D9"/>
          </w:tcPr>
          <w:p w14:paraId="4F7AAD61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Forma studiów:</w:t>
            </w:r>
          </w:p>
        </w:tc>
        <w:tc>
          <w:tcPr>
            <w:tcW w:w="3134" w:type="pct"/>
            <w:vAlign w:val="center"/>
          </w:tcPr>
          <w:p w14:paraId="305A4AEA" w14:textId="77777777" w:rsidR="00D2048D" w:rsidRPr="00A25EE3" w:rsidRDefault="00643161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  <w:r w:rsidR="00A25EE3">
              <w:rPr>
                <w:b/>
                <w:sz w:val="20"/>
                <w:szCs w:val="20"/>
              </w:rPr>
              <w:t>tacjonarne</w:t>
            </w:r>
          </w:p>
        </w:tc>
      </w:tr>
      <w:tr w:rsidR="00D2048D" w:rsidRPr="003374FC" w14:paraId="7511FA3C" w14:textId="77777777" w:rsidTr="002622AF">
        <w:trPr>
          <w:trHeight w:val="251"/>
        </w:trPr>
        <w:tc>
          <w:tcPr>
            <w:tcW w:w="1866" w:type="pct"/>
            <w:gridSpan w:val="3"/>
            <w:shd w:val="clear" w:color="auto" w:fill="D9D9D9"/>
          </w:tcPr>
          <w:p w14:paraId="6C6A62ED" w14:textId="77777777" w:rsidR="00D2048D" w:rsidRPr="005C6661" w:rsidRDefault="00D2048D" w:rsidP="003374F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Profil kształcenia:</w:t>
            </w:r>
          </w:p>
        </w:tc>
        <w:tc>
          <w:tcPr>
            <w:tcW w:w="3134" w:type="pct"/>
            <w:vAlign w:val="center"/>
          </w:tcPr>
          <w:p w14:paraId="48621023" w14:textId="77777777" w:rsidR="00D2048D" w:rsidRPr="00A25EE3" w:rsidRDefault="00A25EE3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Ogólnoakademicki</w:t>
            </w:r>
          </w:p>
        </w:tc>
      </w:tr>
    </w:tbl>
    <w:p w14:paraId="1C17C269" w14:textId="77777777" w:rsidR="00ED57B1" w:rsidRPr="00741253" w:rsidRDefault="00ED57B1" w:rsidP="00344A91">
      <w:bookmarkStart w:id="0" w:name="_Hlk133348946"/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1410"/>
        <w:gridCol w:w="930"/>
        <w:gridCol w:w="850"/>
        <w:gridCol w:w="851"/>
        <w:gridCol w:w="632"/>
        <w:gridCol w:w="927"/>
        <w:gridCol w:w="709"/>
        <w:gridCol w:w="850"/>
        <w:gridCol w:w="851"/>
      </w:tblGrid>
      <w:tr w:rsidR="00ED57B1" w:rsidRPr="00741253" w14:paraId="4FFE82F4" w14:textId="77777777" w:rsidTr="00ED57B1">
        <w:trPr>
          <w:cantSplit/>
          <w:jc w:val="center"/>
        </w:trPr>
        <w:tc>
          <w:tcPr>
            <w:tcW w:w="1488" w:type="dxa"/>
            <w:vMerge w:val="restart"/>
            <w:shd w:val="clear" w:color="auto" w:fill="D9D9D9"/>
            <w:vAlign w:val="center"/>
          </w:tcPr>
          <w:p w14:paraId="5689E5A6" w14:textId="77777777" w:rsidR="00ED57B1" w:rsidRPr="00741253" w:rsidRDefault="00ED57B1" w:rsidP="00ED57B1">
            <w:pPr>
              <w:jc w:val="center"/>
              <w:rPr>
                <w:b/>
                <w:sz w:val="20"/>
                <w:szCs w:val="20"/>
              </w:rPr>
            </w:pPr>
            <w:bookmarkStart w:id="1" w:name="_Hlk133352181"/>
            <w:r w:rsidRPr="00741253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1410" w:type="dxa"/>
            <w:vMerge w:val="restart"/>
            <w:shd w:val="clear" w:color="auto" w:fill="D9D9D9"/>
            <w:vAlign w:val="center"/>
          </w:tcPr>
          <w:p w14:paraId="033BF14B" w14:textId="77777777" w:rsidR="00ED57B1" w:rsidRPr="00741253" w:rsidRDefault="00ED57B1" w:rsidP="00ED57B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263" w:type="dxa"/>
            <w:gridSpan w:val="4"/>
            <w:shd w:val="clear" w:color="auto" w:fill="D9D9D9"/>
          </w:tcPr>
          <w:p w14:paraId="2DA47183" w14:textId="77777777" w:rsidR="00ED57B1" w:rsidRPr="00741253" w:rsidRDefault="00ED57B1" w:rsidP="00ED57B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3337" w:type="dxa"/>
            <w:gridSpan w:val="4"/>
            <w:shd w:val="clear" w:color="auto" w:fill="D9D9D9"/>
          </w:tcPr>
          <w:p w14:paraId="18A368F7" w14:textId="77777777" w:rsidR="00ED57B1" w:rsidRPr="00741253" w:rsidRDefault="00ED57B1" w:rsidP="00ED57B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741253">
              <w:rPr>
                <w:b/>
                <w:color w:val="000000"/>
                <w:sz w:val="20"/>
                <w:szCs w:val="20"/>
              </w:rPr>
              <w:t>Liczba godzin w semestrze</w:t>
            </w:r>
          </w:p>
        </w:tc>
      </w:tr>
      <w:tr w:rsidR="00ED57B1" w:rsidRPr="00741253" w14:paraId="573E1CAC" w14:textId="77777777" w:rsidTr="00ED57B1">
        <w:trPr>
          <w:cantSplit/>
          <w:jc w:val="center"/>
        </w:trPr>
        <w:tc>
          <w:tcPr>
            <w:tcW w:w="1488" w:type="dxa"/>
            <w:vMerge/>
            <w:shd w:val="clear" w:color="auto" w:fill="D9D9D9"/>
            <w:vAlign w:val="center"/>
          </w:tcPr>
          <w:p w14:paraId="71F29F75" w14:textId="77777777" w:rsidR="00ED57B1" w:rsidRPr="00741253" w:rsidRDefault="00ED57B1" w:rsidP="00ED57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shd w:val="clear" w:color="auto" w:fill="D9D9D9"/>
            <w:vAlign w:val="center"/>
          </w:tcPr>
          <w:p w14:paraId="03DC3D06" w14:textId="77777777" w:rsidR="00ED57B1" w:rsidRPr="00741253" w:rsidRDefault="00ED57B1" w:rsidP="00ED57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D9D9D9"/>
            <w:vAlign w:val="bottom"/>
          </w:tcPr>
          <w:p w14:paraId="331DC9DA" w14:textId="77777777" w:rsidR="00ED57B1" w:rsidRPr="00741253" w:rsidRDefault="00ED57B1" w:rsidP="00ED57B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18D56C4A" w14:textId="77777777" w:rsidR="00ED57B1" w:rsidRPr="00741253" w:rsidRDefault="00ED57B1" w:rsidP="00ED57B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4EA82048" w14:textId="77777777" w:rsidR="00ED57B1" w:rsidRPr="00741253" w:rsidRDefault="00ED57B1" w:rsidP="00ED57B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32" w:type="dxa"/>
            <w:shd w:val="clear" w:color="auto" w:fill="D9D9D9"/>
            <w:vAlign w:val="bottom"/>
          </w:tcPr>
          <w:p w14:paraId="22EB5C59" w14:textId="77777777" w:rsidR="00ED57B1" w:rsidRPr="00741253" w:rsidRDefault="00ED57B1" w:rsidP="00ED57B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27" w:type="dxa"/>
            <w:shd w:val="clear" w:color="auto" w:fill="D9D9D9"/>
            <w:vAlign w:val="bottom"/>
          </w:tcPr>
          <w:p w14:paraId="3A429547" w14:textId="77777777" w:rsidR="00ED57B1" w:rsidRPr="00741253" w:rsidRDefault="00ED57B1" w:rsidP="00ED57B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2765A18E" w14:textId="77777777" w:rsidR="00ED57B1" w:rsidRPr="00741253" w:rsidRDefault="00ED57B1" w:rsidP="00ED57B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00F3997C" w14:textId="77777777" w:rsidR="00ED57B1" w:rsidRPr="00741253" w:rsidRDefault="00ED57B1" w:rsidP="00ED57B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1C53D5CF" w14:textId="77777777" w:rsidR="00ED57B1" w:rsidRPr="00741253" w:rsidRDefault="00ED57B1" w:rsidP="00ED57B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</w:tr>
      <w:tr w:rsidR="00ED57B1" w:rsidRPr="00741253" w14:paraId="162D8A34" w14:textId="77777777" w:rsidTr="00ED57B1">
        <w:trPr>
          <w:jc w:val="center"/>
        </w:trPr>
        <w:tc>
          <w:tcPr>
            <w:tcW w:w="1488" w:type="dxa"/>
          </w:tcPr>
          <w:p w14:paraId="04DED9DA" w14:textId="5A51EDF5" w:rsidR="00ED57B1" w:rsidRPr="00ED57B1" w:rsidRDefault="00ED57B1" w:rsidP="00ED57B1">
            <w:pPr>
              <w:jc w:val="center"/>
              <w:rPr>
                <w:b/>
                <w:bCs/>
                <w:sz w:val="20"/>
                <w:szCs w:val="20"/>
              </w:rPr>
            </w:pPr>
            <w:r w:rsidRPr="00ED57B1"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1410" w:type="dxa"/>
          </w:tcPr>
          <w:p w14:paraId="74583671" w14:textId="1047FBBD" w:rsidR="00ED57B1" w:rsidRPr="00741253" w:rsidRDefault="00ED57B1" w:rsidP="00ED57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0" w:type="dxa"/>
          </w:tcPr>
          <w:p w14:paraId="772D7A5E" w14:textId="445F527A" w:rsidR="00ED57B1" w:rsidRPr="00741253" w:rsidRDefault="00ED57B1" w:rsidP="00ED57B1">
            <w:pPr>
              <w:jc w:val="center"/>
              <w:rPr>
                <w:sz w:val="20"/>
                <w:szCs w:val="20"/>
              </w:rPr>
            </w:pPr>
            <w:r w:rsidRPr="00F67998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26BC68F4" w14:textId="77777777" w:rsidR="00ED57B1" w:rsidRPr="00741253" w:rsidRDefault="00ED57B1" w:rsidP="00ED57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5131569" w14:textId="17EBF83A" w:rsidR="00ED57B1" w:rsidRPr="00741253" w:rsidRDefault="00ED57B1" w:rsidP="00ED57B1">
            <w:pPr>
              <w:jc w:val="center"/>
              <w:rPr>
                <w:sz w:val="20"/>
                <w:szCs w:val="20"/>
              </w:rPr>
            </w:pPr>
            <w:r w:rsidRPr="00F67998">
              <w:rPr>
                <w:sz w:val="20"/>
                <w:szCs w:val="20"/>
              </w:rPr>
              <w:t>1</w:t>
            </w:r>
          </w:p>
        </w:tc>
        <w:tc>
          <w:tcPr>
            <w:tcW w:w="632" w:type="dxa"/>
          </w:tcPr>
          <w:p w14:paraId="68291C88" w14:textId="77777777" w:rsidR="00ED57B1" w:rsidRPr="00741253" w:rsidRDefault="00ED57B1" w:rsidP="00ED57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7" w:type="dxa"/>
          </w:tcPr>
          <w:p w14:paraId="0C3880E0" w14:textId="254AD677" w:rsidR="00ED57B1" w:rsidRPr="00741253" w:rsidRDefault="00ED57B1" w:rsidP="00ED57B1">
            <w:pPr>
              <w:jc w:val="center"/>
              <w:rPr>
                <w:sz w:val="20"/>
                <w:szCs w:val="20"/>
              </w:rPr>
            </w:pPr>
            <w:r w:rsidRPr="00F67998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14:paraId="6EB4C154" w14:textId="77777777" w:rsidR="00ED57B1" w:rsidRPr="00741253" w:rsidRDefault="00ED57B1" w:rsidP="00ED57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276996F3" w14:textId="4312510C" w:rsidR="00ED57B1" w:rsidRPr="00741253" w:rsidRDefault="00ED57B1" w:rsidP="00ED57B1">
            <w:pPr>
              <w:jc w:val="center"/>
              <w:rPr>
                <w:sz w:val="20"/>
                <w:szCs w:val="20"/>
              </w:rPr>
            </w:pPr>
            <w:r w:rsidRPr="00F6799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14:paraId="18D09D41" w14:textId="77777777" w:rsidR="00ED57B1" w:rsidRPr="00741253" w:rsidRDefault="00ED57B1" w:rsidP="00ED57B1">
            <w:pPr>
              <w:jc w:val="center"/>
              <w:rPr>
                <w:sz w:val="20"/>
                <w:szCs w:val="20"/>
              </w:rPr>
            </w:pPr>
          </w:p>
        </w:tc>
      </w:tr>
      <w:tr w:rsidR="00ED57B1" w:rsidRPr="00741253" w14:paraId="467EF1A5" w14:textId="77777777" w:rsidTr="00ED57B1">
        <w:trPr>
          <w:cantSplit/>
          <w:trHeight w:val="320"/>
          <w:jc w:val="center"/>
        </w:trPr>
        <w:tc>
          <w:tcPr>
            <w:tcW w:w="6161" w:type="dxa"/>
            <w:gridSpan w:val="6"/>
            <w:shd w:val="clear" w:color="auto" w:fill="D9D9D9"/>
            <w:vAlign w:val="center"/>
          </w:tcPr>
          <w:p w14:paraId="6C1B9A38" w14:textId="77777777" w:rsidR="00ED57B1" w:rsidRPr="00741253" w:rsidRDefault="00ED57B1" w:rsidP="00ED57B1">
            <w:pPr>
              <w:jc w:val="right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3337" w:type="dxa"/>
            <w:gridSpan w:val="4"/>
            <w:vAlign w:val="center"/>
          </w:tcPr>
          <w:p w14:paraId="79F8526C" w14:textId="7718411D" w:rsidR="00ED57B1" w:rsidRPr="00741253" w:rsidRDefault="00ED57B1" w:rsidP="00ED57B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0F091CE3" w14:textId="77777777" w:rsidR="00ED57B1" w:rsidRPr="00741253" w:rsidRDefault="00ED57B1" w:rsidP="00ED57B1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both"/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>Wymagania wstępne w zakresie wiedzy, umiejętności i innych kompetencji (jeśli dot. przedmiotu):</w:t>
      </w:r>
    </w:p>
    <w:bookmarkEnd w:id="0"/>
    <w:bookmarkEnd w:id="1"/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821"/>
      </w:tblGrid>
      <w:tr w:rsidR="005042AD" w:rsidRPr="00E622B6" w14:paraId="16CECA43" w14:textId="77777777" w:rsidTr="005042AD">
        <w:tc>
          <w:tcPr>
            <w:tcW w:w="709" w:type="dxa"/>
          </w:tcPr>
          <w:p w14:paraId="2CA689E0" w14:textId="77777777" w:rsidR="005042AD" w:rsidRPr="00E622B6" w:rsidRDefault="005042AD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0C042A13" w14:textId="77777777" w:rsidR="005042AD" w:rsidRPr="005B648A" w:rsidRDefault="005042AD" w:rsidP="00390F63">
            <w:pPr>
              <w:pStyle w:val="TableParagraph"/>
              <w:spacing w:before="11"/>
              <w:ind w:left="50"/>
              <w:rPr>
                <w:rFonts w:ascii="Times New Roman" w:hAnsi="Times New Roman" w:cs="Times New Roman"/>
                <w:lang w:val="pl-PL"/>
              </w:rPr>
            </w:pPr>
            <w:r w:rsidRPr="005B648A">
              <w:rPr>
                <w:rFonts w:ascii="Times New Roman" w:hAnsi="Times New Roman" w:cs="Times New Roman"/>
                <w:lang w:val="pl-PL"/>
              </w:rPr>
              <w:t>Znajomość  podstaw programowania</w:t>
            </w:r>
          </w:p>
        </w:tc>
      </w:tr>
      <w:tr w:rsidR="005042AD" w:rsidRPr="00E622B6" w14:paraId="4A00D058" w14:textId="77777777" w:rsidTr="005042AD">
        <w:tc>
          <w:tcPr>
            <w:tcW w:w="709" w:type="dxa"/>
          </w:tcPr>
          <w:p w14:paraId="16321807" w14:textId="77777777" w:rsidR="005042AD" w:rsidRPr="00E622B6" w:rsidRDefault="005042AD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1AD0740D" w14:textId="77777777" w:rsidR="005042AD" w:rsidRPr="005B648A" w:rsidRDefault="005042AD" w:rsidP="00390F63">
            <w:pPr>
              <w:pStyle w:val="TableParagraph"/>
              <w:spacing w:before="27" w:line="249" w:lineRule="auto"/>
              <w:ind w:left="50"/>
              <w:rPr>
                <w:rFonts w:ascii="Times New Roman" w:hAnsi="Times New Roman" w:cs="Times New Roman"/>
                <w:lang w:val="pl-PL"/>
              </w:rPr>
            </w:pPr>
            <w:r w:rsidRPr="005B648A">
              <w:rPr>
                <w:rFonts w:ascii="Times New Roman" w:hAnsi="Times New Roman" w:cs="Times New Roman"/>
                <w:lang w:val="pl-PL"/>
              </w:rPr>
              <w:t>Znajomość języka C i C#</w:t>
            </w:r>
          </w:p>
        </w:tc>
      </w:tr>
      <w:tr w:rsidR="005042AD" w:rsidRPr="00E622B6" w14:paraId="00A3B73A" w14:textId="77777777" w:rsidTr="005042AD">
        <w:tc>
          <w:tcPr>
            <w:tcW w:w="709" w:type="dxa"/>
          </w:tcPr>
          <w:p w14:paraId="1C458D99" w14:textId="77777777" w:rsidR="005042AD" w:rsidRPr="00E622B6" w:rsidRDefault="005042AD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3355E0F4" w14:textId="77777777" w:rsidR="005042AD" w:rsidRPr="005B648A" w:rsidRDefault="005042AD" w:rsidP="00390F63">
            <w:pPr>
              <w:pStyle w:val="TableParagraph"/>
              <w:spacing w:before="27" w:line="249" w:lineRule="auto"/>
              <w:ind w:left="50"/>
              <w:rPr>
                <w:rFonts w:ascii="Times New Roman" w:hAnsi="Times New Roman" w:cs="Times New Roman"/>
                <w:lang w:val="pl-PL"/>
              </w:rPr>
            </w:pPr>
            <w:r w:rsidRPr="005B648A">
              <w:rPr>
                <w:rFonts w:ascii="Times New Roman" w:hAnsi="Times New Roman" w:cs="Times New Roman"/>
                <w:lang w:val="pl-PL"/>
              </w:rPr>
              <w:t>Znajomość podstawowych praw teorii obwodów</w:t>
            </w:r>
          </w:p>
        </w:tc>
      </w:tr>
    </w:tbl>
    <w:p w14:paraId="23B8E398" w14:textId="77777777" w:rsidR="00FC2CC7" w:rsidRPr="00E622B6" w:rsidRDefault="00FC2CC7" w:rsidP="00593FC0">
      <w:pPr>
        <w:rPr>
          <w:sz w:val="22"/>
          <w:szCs w:val="22"/>
        </w:rPr>
      </w:pPr>
    </w:p>
    <w:p w14:paraId="0700088D" w14:textId="77777777" w:rsidR="00D2048D" w:rsidRPr="00E622B6" w:rsidRDefault="00D2048D" w:rsidP="00593FC0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Cele przedmiotu</w:t>
      </w: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821"/>
      </w:tblGrid>
      <w:tr w:rsidR="005042AD" w:rsidRPr="00E622B6" w14:paraId="08DA1024" w14:textId="77777777" w:rsidTr="005042AD">
        <w:tc>
          <w:tcPr>
            <w:tcW w:w="709" w:type="dxa"/>
          </w:tcPr>
          <w:p w14:paraId="2754CF65" w14:textId="77777777" w:rsidR="005042AD" w:rsidRPr="00E622B6" w:rsidRDefault="005042A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7BA5206E" w14:textId="77777777" w:rsidR="005042AD" w:rsidRPr="005B648A" w:rsidRDefault="005042AD" w:rsidP="00390F63">
            <w:pPr>
              <w:pStyle w:val="TableParagraph"/>
              <w:spacing w:before="10"/>
              <w:ind w:left="5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Poznanie protokołów internetowych</w:t>
            </w:r>
          </w:p>
        </w:tc>
      </w:tr>
      <w:tr w:rsidR="005042AD" w:rsidRPr="00E622B6" w14:paraId="6B1FEEB6" w14:textId="77777777" w:rsidTr="005042AD">
        <w:tc>
          <w:tcPr>
            <w:tcW w:w="709" w:type="dxa"/>
          </w:tcPr>
          <w:p w14:paraId="30A9EDCD" w14:textId="77777777" w:rsidR="005042AD" w:rsidRPr="00E622B6" w:rsidRDefault="005042A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02149836" w14:textId="77777777" w:rsidR="005042AD" w:rsidRPr="005B648A" w:rsidRDefault="005042AD" w:rsidP="00390F63">
            <w:pPr>
              <w:pStyle w:val="TableParagraph"/>
              <w:spacing w:before="10"/>
              <w:ind w:left="50"/>
              <w:rPr>
                <w:rFonts w:ascii="Times New Roman" w:hAnsi="Times New Roman" w:cs="Times New Roman"/>
                <w:lang w:val="pl-PL"/>
              </w:rPr>
            </w:pPr>
            <w:r w:rsidRPr="005B648A">
              <w:rPr>
                <w:rFonts w:ascii="Times New Roman" w:hAnsi="Times New Roman" w:cs="Times New Roman"/>
                <w:lang w:val="pl-PL"/>
              </w:rPr>
              <w:t>Poznanie metod tworzenia aplikacji i usług internetowych</w:t>
            </w:r>
          </w:p>
        </w:tc>
      </w:tr>
      <w:tr w:rsidR="005042AD" w:rsidRPr="00E622B6" w14:paraId="1F602C16" w14:textId="77777777" w:rsidTr="005042AD">
        <w:tc>
          <w:tcPr>
            <w:tcW w:w="709" w:type="dxa"/>
          </w:tcPr>
          <w:p w14:paraId="4315A492" w14:textId="77777777" w:rsidR="005042AD" w:rsidRPr="00E622B6" w:rsidRDefault="005042A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30574789" w14:textId="77777777" w:rsidR="005042AD" w:rsidRPr="005B648A" w:rsidRDefault="005042AD" w:rsidP="00390F63">
            <w:pPr>
              <w:pStyle w:val="TableParagraph"/>
              <w:spacing w:before="10"/>
              <w:ind w:left="50"/>
              <w:rPr>
                <w:rFonts w:ascii="Times New Roman" w:hAnsi="Times New Roman" w:cs="Times New Roman"/>
                <w:lang w:val="pl-PL"/>
              </w:rPr>
            </w:pPr>
            <w:r w:rsidRPr="005B648A">
              <w:rPr>
                <w:rFonts w:ascii="Times New Roman" w:hAnsi="Times New Roman" w:cs="Times New Roman"/>
                <w:lang w:val="pl-PL"/>
              </w:rPr>
              <w:t>Poznanie metod programowania aplikacji Internetu rzeczy</w:t>
            </w:r>
          </w:p>
        </w:tc>
      </w:tr>
    </w:tbl>
    <w:p w14:paraId="47880F40" w14:textId="77777777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 xml:space="preserve">Efekty </w:t>
      </w:r>
      <w:r w:rsidR="00E151CA">
        <w:rPr>
          <w:sz w:val="22"/>
          <w:szCs w:val="22"/>
        </w:rPr>
        <w:t>uczenia się</w:t>
      </w:r>
      <w:r w:rsidRPr="00E622B6">
        <w:rPr>
          <w:sz w:val="22"/>
          <w:szCs w:val="22"/>
        </w:rPr>
        <w:t xml:space="preserve"> dla całego przedmiotu (EP) – po zakończeniu cyklu kształcenia: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5"/>
        <w:gridCol w:w="6444"/>
        <w:gridCol w:w="1937"/>
      </w:tblGrid>
      <w:tr w:rsidR="00D2048D" w:rsidRPr="00E622B6" w14:paraId="7FF0E265" w14:textId="77777777" w:rsidTr="00550EB3">
        <w:tc>
          <w:tcPr>
            <w:tcW w:w="587" w:type="pct"/>
            <w:shd w:val="clear" w:color="auto" w:fill="D9D9D9"/>
          </w:tcPr>
          <w:p w14:paraId="49BDDA20" w14:textId="77777777" w:rsidR="00D2048D" w:rsidRPr="00E622B6" w:rsidRDefault="00D2048D" w:rsidP="00823A3A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3393" w:type="pct"/>
            <w:shd w:val="clear" w:color="auto" w:fill="D9D9D9"/>
          </w:tcPr>
          <w:p w14:paraId="1365C93B" w14:textId="77777777" w:rsidR="00D2048D" w:rsidRPr="00E622B6" w:rsidRDefault="00D2048D" w:rsidP="003374FC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1020" w:type="pct"/>
            <w:shd w:val="clear" w:color="auto" w:fill="D9D9D9"/>
          </w:tcPr>
          <w:p w14:paraId="42E59A79" w14:textId="77777777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Odniesienie do </w:t>
            </w:r>
          </w:p>
          <w:p w14:paraId="7D63FD14" w14:textId="77777777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kierunkowych efektów </w:t>
            </w:r>
            <w:r w:rsidR="00E151CA">
              <w:rPr>
                <w:b/>
                <w:sz w:val="22"/>
                <w:szCs w:val="22"/>
              </w:rPr>
              <w:t>uczenia się</w:t>
            </w:r>
          </w:p>
        </w:tc>
      </w:tr>
      <w:tr w:rsidR="005B648A" w:rsidRPr="00E622B6" w14:paraId="5BDE1F9E" w14:textId="77777777" w:rsidTr="00550EB3">
        <w:tc>
          <w:tcPr>
            <w:tcW w:w="587" w:type="pct"/>
          </w:tcPr>
          <w:p w14:paraId="572A3FE4" w14:textId="6528850D" w:rsidR="005B648A" w:rsidRPr="005B648A" w:rsidRDefault="00ED57B1" w:rsidP="00390F63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pl-PL"/>
              </w:rPr>
              <w:t>EP</w:t>
            </w:r>
            <w:r w:rsidRPr="005B648A">
              <w:rPr>
                <w:rFonts w:ascii="Times New Roman" w:hAnsi="Times New Roman" w:cs="Times New Roman"/>
                <w:lang w:val="pl-PL"/>
              </w:rPr>
              <w:t>1</w:t>
            </w:r>
          </w:p>
        </w:tc>
        <w:tc>
          <w:tcPr>
            <w:tcW w:w="3393" w:type="pct"/>
          </w:tcPr>
          <w:p w14:paraId="0AE1E9C5" w14:textId="77777777" w:rsidR="005B648A" w:rsidRPr="003374FC" w:rsidRDefault="005B648A" w:rsidP="002E46F5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Posługiwać się protokołami TCP, UDP, HTTP i MQTT</w:t>
            </w:r>
          </w:p>
        </w:tc>
        <w:tc>
          <w:tcPr>
            <w:tcW w:w="1020" w:type="pct"/>
          </w:tcPr>
          <w:p w14:paraId="68854612" w14:textId="1AF15CEC" w:rsidR="005B648A" w:rsidRPr="00E622B6" w:rsidRDefault="00550EB3" w:rsidP="00550EB3">
            <w:pPr>
              <w:pStyle w:val="TableParagraph"/>
            </w:pPr>
            <w:r w:rsidRPr="00D61002">
              <w:rPr>
                <w:rFonts w:ascii="Times New Roman" w:hAnsi="Times New Roman"/>
                <w:color w:val="000000"/>
                <w:sz w:val="19"/>
                <w:szCs w:val="19"/>
              </w:rPr>
              <w:t>P6S_W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14,</w:t>
            </w:r>
            <w:r w:rsidRPr="00D6100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P6S_W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17,</w:t>
            </w:r>
            <w:r w:rsidRPr="00D6100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P6S_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U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</w:t>
            </w:r>
          </w:p>
        </w:tc>
      </w:tr>
      <w:tr w:rsidR="005B648A" w:rsidRPr="00E622B6" w14:paraId="27BEB517" w14:textId="77777777" w:rsidTr="00550EB3">
        <w:tc>
          <w:tcPr>
            <w:tcW w:w="587" w:type="pct"/>
          </w:tcPr>
          <w:p w14:paraId="736FCCA2" w14:textId="72AF8D5C" w:rsidR="005B648A" w:rsidRPr="005B648A" w:rsidRDefault="00ED57B1" w:rsidP="00390F63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5B64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93" w:type="pct"/>
          </w:tcPr>
          <w:p w14:paraId="230A53B2" w14:textId="77777777" w:rsidR="005B648A" w:rsidRPr="003374FC" w:rsidRDefault="005B648A" w:rsidP="00BE7114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Wykorzystywać usługi </w:t>
            </w:r>
            <w:proofErr w:type="spellStart"/>
            <w:r>
              <w:rPr>
                <w:sz w:val="22"/>
                <w:szCs w:val="20"/>
              </w:rPr>
              <w:t>RESTfull</w:t>
            </w:r>
            <w:proofErr w:type="spellEnd"/>
            <w:r>
              <w:rPr>
                <w:sz w:val="22"/>
                <w:szCs w:val="20"/>
              </w:rPr>
              <w:t xml:space="preserve"> Web API</w:t>
            </w:r>
          </w:p>
        </w:tc>
        <w:tc>
          <w:tcPr>
            <w:tcW w:w="1020" w:type="pct"/>
          </w:tcPr>
          <w:p w14:paraId="63329D05" w14:textId="5D861E8A" w:rsidR="005B648A" w:rsidRPr="00E622B6" w:rsidRDefault="00550EB3" w:rsidP="00D45BE9">
            <w:pPr>
              <w:rPr>
                <w:sz w:val="22"/>
                <w:szCs w:val="22"/>
              </w:rPr>
            </w:pPr>
            <w:r w:rsidRPr="00D61002">
              <w:rPr>
                <w:color w:val="000000"/>
                <w:sz w:val="19"/>
                <w:szCs w:val="19"/>
              </w:rPr>
              <w:t>P6S_W</w:t>
            </w:r>
            <w:r>
              <w:rPr>
                <w:color w:val="000000"/>
                <w:sz w:val="19"/>
                <w:szCs w:val="19"/>
              </w:rPr>
              <w:t>17,</w:t>
            </w:r>
            <w:r w:rsidRPr="00D61002">
              <w:rPr>
                <w:color w:val="000000"/>
                <w:sz w:val="19"/>
                <w:szCs w:val="19"/>
              </w:rPr>
              <w:t xml:space="preserve"> P6S_</w:t>
            </w:r>
            <w:r>
              <w:rPr>
                <w:color w:val="000000"/>
                <w:sz w:val="19"/>
                <w:szCs w:val="19"/>
              </w:rPr>
              <w:t>U17</w:t>
            </w:r>
          </w:p>
        </w:tc>
      </w:tr>
      <w:tr w:rsidR="00550EB3" w:rsidRPr="00E622B6" w14:paraId="18D210A7" w14:textId="77777777" w:rsidTr="00550EB3">
        <w:tc>
          <w:tcPr>
            <w:tcW w:w="587" w:type="pct"/>
          </w:tcPr>
          <w:p w14:paraId="5A35F8E3" w14:textId="491A33FA" w:rsidR="00550EB3" w:rsidRPr="005B648A" w:rsidRDefault="00550EB3" w:rsidP="00550EB3">
            <w:pPr>
              <w:pStyle w:val="TableParagraph"/>
              <w:ind w:right="1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5B64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93" w:type="pct"/>
          </w:tcPr>
          <w:p w14:paraId="639A0BE2" w14:textId="77777777" w:rsidR="00550EB3" w:rsidRPr="003374FC" w:rsidRDefault="00550EB3" w:rsidP="00550EB3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Programować usługi </w:t>
            </w:r>
            <w:proofErr w:type="spellStart"/>
            <w:r>
              <w:rPr>
                <w:sz w:val="22"/>
                <w:szCs w:val="20"/>
              </w:rPr>
              <w:t>RESTfull</w:t>
            </w:r>
            <w:proofErr w:type="spellEnd"/>
            <w:r>
              <w:rPr>
                <w:sz w:val="22"/>
                <w:szCs w:val="20"/>
              </w:rPr>
              <w:t xml:space="preserve"> Web API działające na platformie </w:t>
            </w:r>
            <w:proofErr w:type="spellStart"/>
            <w:r>
              <w:rPr>
                <w:sz w:val="22"/>
                <w:szCs w:val="20"/>
              </w:rPr>
              <w:t>Node</w:t>
            </w:r>
            <w:proofErr w:type="spellEnd"/>
            <w:r>
              <w:rPr>
                <w:sz w:val="22"/>
                <w:szCs w:val="20"/>
              </w:rPr>
              <w:t>-RED</w:t>
            </w:r>
          </w:p>
        </w:tc>
        <w:tc>
          <w:tcPr>
            <w:tcW w:w="1020" w:type="pct"/>
          </w:tcPr>
          <w:p w14:paraId="70C03585" w14:textId="2B5B6494" w:rsidR="00550EB3" w:rsidRPr="00E622B6" w:rsidRDefault="00550EB3" w:rsidP="00550EB3">
            <w:pPr>
              <w:rPr>
                <w:sz w:val="22"/>
                <w:szCs w:val="22"/>
              </w:rPr>
            </w:pPr>
            <w:r w:rsidRPr="00AE1239">
              <w:rPr>
                <w:color w:val="000000"/>
                <w:sz w:val="19"/>
                <w:szCs w:val="19"/>
              </w:rPr>
              <w:t>P6S_W1</w:t>
            </w:r>
            <w:r>
              <w:rPr>
                <w:color w:val="000000"/>
                <w:sz w:val="19"/>
                <w:szCs w:val="19"/>
              </w:rPr>
              <w:t>9</w:t>
            </w:r>
            <w:r w:rsidRPr="00AE1239">
              <w:rPr>
                <w:color w:val="000000"/>
                <w:sz w:val="19"/>
                <w:szCs w:val="19"/>
              </w:rPr>
              <w:t>, P6S_U1</w:t>
            </w:r>
            <w:r>
              <w:rPr>
                <w:color w:val="000000"/>
                <w:sz w:val="19"/>
                <w:szCs w:val="19"/>
              </w:rPr>
              <w:t>9</w:t>
            </w:r>
          </w:p>
        </w:tc>
      </w:tr>
      <w:tr w:rsidR="00550EB3" w:rsidRPr="00E622B6" w14:paraId="3E0FBF94" w14:textId="77777777" w:rsidTr="00550EB3">
        <w:tc>
          <w:tcPr>
            <w:tcW w:w="587" w:type="pct"/>
          </w:tcPr>
          <w:p w14:paraId="4DD58858" w14:textId="5F2E211B" w:rsidR="00550EB3" w:rsidRPr="005B648A" w:rsidRDefault="00550EB3" w:rsidP="00550EB3">
            <w:pPr>
              <w:pStyle w:val="TableParagraph"/>
              <w:spacing w:before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5B64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93" w:type="pct"/>
          </w:tcPr>
          <w:p w14:paraId="13DC8238" w14:textId="77777777" w:rsidR="00550EB3" w:rsidRPr="00E52CDA" w:rsidRDefault="00550EB3" w:rsidP="00550EB3">
            <w:pPr>
              <w:pStyle w:val="TableParagraph"/>
              <w:spacing w:before="1" w:line="240" w:lineRule="exact"/>
              <w:ind w:left="50"/>
              <w:rPr>
                <w:rFonts w:ascii="Times New Roman" w:hAnsi="Times New Roman" w:cs="Times New Roman"/>
                <w:lang w:val="pl-PL"/>
              </w:rPr>
            </w:pPr>
            <w:r w:rsidRPr="005B648A">
              <w:rPr>
                <w:rFonts w:ascii="Times New Roman" w:hAnsi="Times New Roman" w:cs="Times New Roman"/>
                <w:lang w:val="pl-PL"/>
              </w:rPr>
              <w:t>Programować</w:t>
            </w:r>
            <w:r>
              <w:rPr>
                <w:rFonts w:ascii="Times New Roman" w:hAnsi="Times New Roman" w:cs="Times New Roman"/>
                <w:lang w:val="pl-PL"/>
              </w:rPr>
              <w:t xml:space="preserve"> i wykorzystywać</w:t>
            </w:r>
            <w:r w:rsidRPr="00E52CDA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5B648A">
              <w:rPr>
                <w:rFonts w:ascii="Times New Roman" w:hAnsi="Times New Roman" w:cs="Times New Roman"/>
                <w:lang w:val="pl-PL"/>
              </w:rPr>
              <w:t>usługi</w:t>
            </w:r>
            <w:r w:rsidRPr="00E52CDA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5B648A">
              <w:rPr>
                <w:rFonts w:ascii="Times New Roman" w:hAnsi="Times New Roman" w:cs="Times New Roman"/>
                <w:lang w:val="pl-PL"/>
              </w:rPr>
              <w:t>internetowe</w:t>
            </w:r>
            <w:r w:rsidRPr="00E52CDA">
              <w:rPr>
                <w:rFonts w:ascii="Times New Roman" w:hAnsi="Times New Roman" w:cs="Times New Roman"/>
                <w:lang w:val="pl-PL"/>
              </w:rPr>
              <w:t xml:space="preserve"> SOAP z </w:t>
            </w:r>
            <w:r w:rsidRPr="005B648A">
              <w:rPr>
                <w:rFonts w:ascii="Times New Roman" w:hAnsi="Times New Roman" w:cs="Times New Roman"/>
                <w:lang w:val="pl-PL"/>
              </w:rPr>
              <w:t>wykorzystaniem</w:t>
            </w:r>
            <w:r w:rsidRPr="00E52CDA">
              <w:rPr>
                <w:rFonts w:ascii="Times New Roman" w:hAnsi="Times New Roman" w:cs="Times New Roman"/>
                <w:lang w:val="pl-PL"/>
              </w:rPr>
              <w:t xml:space="preserve"> Visual </w:t>
            </w:r>
            <w:proofErr w:type="spellStart"/>
            <w:r w:rsidRPr="00E52CDA">
              <w:rPr>
                <w:rFonts w:ascii="Times New Roman" w:hAnsi="Times New Roman" w:cs="Times New Roman"/>
                <w:lang w:val="pl-PL"/>
              </w:rPr>
              <w:t>Srudio</w:t>
            </w:r>
            <w:proofErr w:type="spellEnd"/>
          </w:p>
        </w:tc>
        <w:tc>
          <w:tcPr>
            <w:tcW w:w="1020" w:type="pct"/>
          </w:tcPr>
          <w:p w14:paraId="464AC90D" w14:textId="082E8C5E" w:rsidR="00550EB3" w:rsidRPr="00E622B6" w:rsidRDefault="00550EB3" w:rsidP="00550EB3">
            <w:pPr>
              <w:rPr>
                <w:sz w:val="22"/>
                <w:szCs w:val="22"/>
              </w:rPr>
            </w:pPr>
            <w:r w:rsidRPr="00AE1239">
              <w:rPr>
                <w:color w:val="000000"/>
                <w:sz w:val="19"/>
                <w:szCs w:val="19"/>
              </w:rPr>
              <w:t>P6S_W17, P6S_U17</w:t>
            </w:r>
          </w:p>
        </w:tc>
      </w:tr>
      <w:tr w:rsidR="00550EB3" w:rsidRPr="00E622B6" w14:paraId="7E2E67A9" w14:textId="77777777" w:rsidTr="00550EB3">
        <w:tc>
          <w:tcPr>
            <w:tcW w:w="587" w:type="pct"/>
          </w:tcPr>
          <w:p w14:paraId="7D357205" w14:textId="34CE6008" w:rsidR="00550EB3" w:rsidRPr="005B648A" w:rsidRDefault="00550EB3" w:rsidP="00550EB3">
            <w:pPr>
              <w:pStyle w:val="TableParagraph"/>
              <w:spacing w:before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5B64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93" w:type="pct"/>
          </w:tcPr>
          <w:p w14:paraId="0664212E" w14:textId="77777777" w:rsidR="00550EB3" w:rsidRPr="005B648A" w:rsidRDefault="00550EB3" w:rsidP="00550EB3">
            <w:pPr>
              <w:pStyle w:val="TableParagraph"/>
              <w:spacing w:line="249" w:lineRule="auto"/>
              <w:ind w:left="50" w:right="2298"/>
              <w:rPr>
                <w:rFonts w:ascii="Times New Roman" w:hAnsi="Times New Roman" w:cs="Times New Roman"/>
                <w:lang w:val="pl-PL"/>
              </w:rPr>
            </w:pPr>
            <w:r w:rsidRPr="005B648A">
              <w:rPr>
                <w:rFonts w:ascii="Times New Roman" w:hAnsi="Times New Roman" w:cs="Times New Roman"/>
                <w:lang w:val="pl-PL"/>
              </w:rPr>
              <w:t>Konfigurować serwer IIS</w:t>
            </w:r>
          </w:p>
        </w:tc>
        <w:tc>
          <w:tcPr>
            <w:tcW w:w="1020" w:type="pct"/>
          </w:tcPr>
          <w:p w14:paraId="6BC84C92" w14:textId="06084FCE" w:rsidR="00550EB3" w:rsidRPr="00E622B6" w:rsidRDefault="00550EB3" w:rsidP="00550EB3">
            <w:pPr>
              <w:rPr>
                <w:sz w:val="22"/>
                <w:szCs w:val="22"/>
              </w:rPr>
            </w:pPr>
            <w:r w:rsidRPr="00AE1239">
              <w:rPr>
                <w:color w:val="000000"/>
                <w:sz w:val="19"/>
                <w:szCs w:val="19"/>
              </w:rPr>
              <w:t>P6S_W1</w:t>
            </w:r>
            <w:r>
              <w:rPr>
                <w:color w:val="000000"/>
                <w:sz w:val="19"/>
                <w:szCs w:val="19"/>
              </w:rPr>
              <w:t>4</w:t>
            </w:r>
            <w:r w:rsidRPr="00AE1239">
              <w:rPr>
                <w:color w:val="000000"/>
                <w:sz w:val="19"/>
                <w:szCs w:val="19"/>
              </w:rPr>
              <w:t>, P6S_U1</w:t>
            </w:r>
            <w:r>
              <w:rPr>
                <w:color w:val="000000"/>
                <w:sz w:val="19"/>
                <w:szCs w:val="19"/>
              </w:rPr>
              <w:t>9</w:t>
            </w:r>
            <w:bookmarkStart w:id="2" w:name="_GoBack"/>
            <w:bookmarkEnd w:id="2"/>
          </w:p>
        </w:tc>
      </w:tr>
      <w:tr w:rsidR="00550EB3" w:rsidRPr="00E622B6" w14:paraId="476551FF" w14:textId="77777777" w:rsidTr="00550EB3">
        <w:tc>
          <w:tcPr>
            <w:tcW w:w="587" w:type="pct"/>
          </w:tcPr>
          <w:p w14:paraId="554BAA84" w14:textId="16A45BB8" w:rsidR="00550EB3" w:rsidRPr="005B648A" w:rsidRDefault="00550EB3" w:rsidP="00550EB3">
            <w:pPr>
              <w:pStyle w:val="TableParagraph"/>
              <w:spacing w:before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  <w:r w:rsidRPr="005B64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93" w:type="pct"/>
          </w:tcPr>
          <w:p w14:paraId="52D967FD" w14:textId="77777777" w:rsidR="00550EB3" w:rsidRPr="005B648A" w:rsidRDefault="00550EB3" w:rsidP="00550EB3">
            <w:pPr>
              <w:pStyle w:val="TableParagraph"/>
              <w:spacing w:before="77" w:line="249" w:lineRule="auto"/>
              <w:ind w:left="50"/>
              <w:rPr>
                <w:rFonts w:ascii="Times New Roman" w:hAnsi="Times New Roman" w:cs="Times New Roman"/>
                <w:lang w:val="pl-PL"/>
              </w:rPr>
            </w:pPr>
            <w:r w:rsidRPr="005B648A">
              <w:rPr>
                <w:rFonts w:ascii="Times New Roman" w:hAnsi="Times New Roman" w:cs="Times New Roman"/>
                <w:lang w:val="pl-PL"/>
              </w:rPr>
              <w:t>Wykorzystać w aplikacjach technikę AJAX</w:t>
            </w:r>
          </w:p>
        </w:tc>
        <w:tc>
          <w:tcPr>
            <w:tcW w:w="1020" w:type="pct"/>
          </w:tcPr>
          <w:p w14:paraId="6C0CF023" w14:textId="3F68552E" w:rsidR="00550EB3" w:rsidRPr="00E622B6" w:rsidRDefault="00550EB3" w:rsidP="00550EB3">
            <w:pPr>
              <w:rPr>
                <w:sz w:val="22"/>
                <w:szCs w:val="22"/>
              </w:rPr>
            </w:pPr>
            <w:r w:rsidRPr="00AE1239">
              <w:rPr>
                <w:color w:val="000000"/>
                <w:sz w:val="19"/>
                <w:szCs w:val="19"/>
              </w:rPr>
              <w:t>P6S_W17, P6S_U17</w:t>
            </w:r>
          </w:p>
        </w:tc>
      </w:tr>
      <w:tr w:rsidR="00550EB3" w:rsidRPr="00E622B6" w14:paraId="5EE22E0B" w14:textId="77777777" w:rsidTr="00550EB3">
        <w:tc>
          <w:tcPr>
            <w:tcW w:w="587" w:type="pct"/>
          </w:tcPr>
          <w:p w14:paraId="1507710A" w14:textId="3E04C0D1" w:rsidR="00550EB3" w:rsidRPr="005B648A" w:rsidRDefault="00550EB3" w:rsidP="00550E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Pr="005B648A">
              <w:rPr>
                <w:sz w:val="22"/>
                <w:szCs w:val="22"/>
              </w:rPr>
              <w:t>7</w:t>
            </w:r>
          </w:p>
        </w:tc>
        <w:tc>
          <w:tcPr>
            <w:tcW w:w="3393" w:type="pct"/>
          </w:tcPr>
          <w:p w14:paraId="59885876" w14:textId="77777777" w:rsidR="00550EB3" w:rsidRPr="005B648A" w:rsidRDefault="00550EB3" w:rsidP="00550EB3">
            <w:pPr>
              <w:pStyle w:val="TableParagraph"/>
              <w:spacing w:before="77" w:line="249" w:lineRule="auto"/>
              <w:ind w:left="50"/>
              <w:rPr>
                <w:rFonts w:ascii="Times New Roman" w:hAnsi="Times New Roman" w:cs="Times New Roman"/>
                <w:lang w:val="pl-PL"/>
              </w:rPr>
            </w:pPr>
            <w:r w:rsidRPr="005B648A">
              <w:rPr>
                <w:rFonts w:ascii="Times New Roman" w:hAnsi="Times New Roman" w:cs="Times New Roman"/>
                <w:lang w:val="pl-PL"/>
              </w:rPr>
              <w:t>Programować aplikacje internetowe w technologii ASP.NET</w:t>
            </w:r>
          </w:p>
        </w:tc>
        <w:tc>
          <w:tcPr>
            <w:tcW w:w="1020" w:type="pct"/>
          </w:tcPr>
          <w:p w14:paraId="196BFD54" w14:textId="1C559D11" w:rsidR="00550EB3" w:rsidRPr="00E622B6" w:rsidRDefault="00550EB3" w:rsidP="00550EB3">
            <w:pPr>
              <w:rPr>
                <w:sz w:val="22"/>
                <w:szCs w:val="22"/>
              </w:rPr>
            </w:pPr>
            <w:r w:rsidRPr="00AE1239">
              <w:rPr>
                <w:color w:val="000000"/>
                <w:sz w:val="19"/>
                <w:szCs w:val="19"/>
              </w:rPr>
              <w:t>P6S_W17, P6S_U17</w:t>
            </w:r>
          </w:p>
        </w:tc>
      </w:tr>
    </w:tbl>
    <w:p w14:paraId="260D547C" w14:textId="77777777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Treści programowe:</w:t>
      </w:r>
    </w:p>
    <w:p w14:paraId="686ECF85" w14:textId="77777777" w:rsidR="009D399E" w:rsidRDefault="009D399E" w:rsidP="00350F04">
      <w:pPr>
        <w:pStyle w:val="Nagwek4"/>
        <w:ind w:firstLine="0"/>
        <w:rPr>
          <w:sz w:val="22"/>
          <w:szCs w:val="22"/>
        </w:rPr>
      </w:pPr>
    </w:p>
    <w:p w14:paraId="7E1BFD2D" w14:textId="77777777" w:rsidR="00D2048D" w:rsidRDefault="00D2048D" w:rsidP="00350F04">
      <w:pPr>
        <w:pStyle w:val="Nagwek4"/>
        <w:ind w:firstLine="0"/>
        <w:rPr>
          <w:sz w:val="22"/>
          <w:szCs w:val="22"/>
        </w:rPr>
      </w:pPr>
      <w:r w:rsidRPr="00E622B6">
        <w:rPr>
          <w:sz w:val="22"/>
          <w:szCs w:val="22"/>
        </w:rPr>
        <w:t xml:space="preserve">Semestr </w:t>
      </w:r>
      <w:r w:rsidR="005F116C">
        <w:rPr>
          <w:sz w:val="22"/>
          <w:szCs w:val="22"/>
        </w:rPr>
        <w:t>3</w:t>
      </w:r>
    </w:p>
    <w:p w14:paraId="12CC9BB7" w14:textId="77777777" w:rsidR="001D4ED7" w:rsidRPr="001D4ED7" w:rsidRDefault="001D4ED7" w:rsidP="001D4ED7"/>
    <w:tbl>
      <w:tblPr>
        <w:tblW w:w="499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5918"/>
        <w:gridCol w:w="564"/>
        <w:gridCol w:w="424"/>
        <w:gridCol w:w="572"/>
        <w:gridCol w:w="1133"/>
      </w:tblGrid>
      <w:tr w:rsidR="00D2048D" w:rsidRPr="00E622B6" w14:paraId="02DDF4F8" w14:textId="77777777" w:rsidTr="00D50354">
        <w:trPr>
          <w:cantSplit/>
          <w:trHeight w:hRule="exact" w:val="302"/>
        </w:trPr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E7267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Lp.</w:t>
            </w:r>
          </w:p>
        </w:tc>
        <w:tc>
          <w:tcPr>
            <w:tcW w:w="3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7B8BA" w14:textId="77777777"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Zagadnienia</w:t>
            </w:r>
          </w:p>
          <w:p w14:paraId="31769335" w14:textId="77777777"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8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37B7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Liczba godzin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82AB2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Odniesienie</w:t>
            </w:r>
          </w:p>
          <w:p w14:paraId="03CA9F85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do EP dla </w:t>
            </w:r>
          </w:p>
          <w:p w14:paraId="0F567548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przedmiotu</w:t>
            </w:r>
          </w:p>
        </w:tc>
      </w:tr>
      <w:tr w:rsidR="00D2048D" w:rsidRPr="00E622B6" w14:paraId="7AB631E5" w14:textId="77777777" w:rsidTr="007076A2">
        <w:trPr>
          <w:cantSplit/>
          <w:trHeight w:hRule="exact" w:val="467"/>
        </w:trPr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8F36" w14:textId="77777777" w:rsidR="00D2048D" w:rsidRPr="00E622B6" w:rsidRDefault="00D2048D" w:rsidP="00C86066">
            <w:pPr>
              <w:pStyle w:val="Styl"/>
              <w:jc w:val="center"/>
              <w:rPr>
                <w:sz w:val="22"/>
                <w:szCs w:val="22"/>
              </w:rPr>
            </w:pPr>
          </w:p>
        </w:tc>
        <w:tc>
          <w:tcPr>
            <w:tcW w:w="31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B82E" w14:textId="77777777" w:rsidR="00D2048D" w:rsidRPr="00E622B6" w:rsidRDefault="00D2048D" w:rsidP="00C86066">
            <w:pPr>
              <w:pStyle w:val="Styl"/>
              <w:ind w:right="350"/>
              <w:jc w:val="center"/>
              <w:rPr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719D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W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50A7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E7D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L/P</w:t>
            </w: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064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</w:tr>
      <w:tr w:rsidR="00576E25" w:rsidRPr="00E622B6" w14:paraId="081D32E3" w14:textId="77777777" w:rsidTr="007076A2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1FAB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B82A" w14:textId="77777777" w:rsidR="00576E25" w:rsidRPr="00F03EE4" w:rsidRDefault="007076A2" w:rsidP="00122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Protokoły </w:t>
            </w:r>
            <w:r>
              <w:rPr>
                <w:sz w:val="22"/>
                <w:szCs w:val="20"/>
              </w:rPr>
              <w:t>TCP, UDP, HTTP i MQTT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0351" w14:textId="77777777" w:rsidR="00576E25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0F2B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CF2B" w14:textId="77777777" w:rsidR="00576E25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89D9" w14:textId="501980DB" w:rsidR="00576E25" w:rsidRPr="008A591B" w:rsidRDefault="00ED57B1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EP1</w:t>
            </w:r>
          </w:p>
        </w:tc>
      </w:tr>
      <w:tr w:rsidR="00576E25" w:rsidRPr="00E622B6" w14:paraId="69C44DE7" w14:textId="77777777" w:rsidTr="007076A2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4E7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82BA" w14:textId="77777777" w:rsidR="00576E25" w:rsidRPr="00F03EE4" w:rsidRDefault="007076A2" w:rsidP="004F3A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Styl architektury oprogramowania</w:t>
            </w:r>
            <w:r w:rsidRPr="007076A2">
              <w:rPr>
                <w:sz w:val="22"/>
                <w:szCs w:val="22"/>
              </w:rPr>
              <w:t xml:space="preserve"> REST, </w:t>
            </w:r>
            <w:r>
              <w:rPr>
                <w:sz w:val="22"/>
                <w:szCs w:val="22"/>
              </w:rPr>
              <w:t xml:space="preserve">format danych </w:t>
            </w:r>
            <w:r w:rsidRPr="007076A2">
              <w:rPr>
                <w:sz w:val="22"/>
                <w:szCs w:val="22"/>
              </w:rPr>
              <w:t xml:space="preserve">JSON, </w:t>
            </w:r>
            <w:proofErr w:type="spellStart"/>
            <w:r>
              <w:rPr>
                <w:sz w:val="22"/>
                <w:szCs w:val="20"/>
              </w:rPr>
              <w:t>RESTfull</w:t>
            </w:r>
            <w:proofErr w:type="spellEnd"/>
            <w:r>
              <w:rPr>
                <w:sz w:val="22"/>
                <w:szCs w:val="20"/>
              </w:rPr>
              <w:t xml:space="preserve"> Web API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E71F" w14:textId="77777777" w:rsidR="00576E25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6A07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5940" w14:textId="77777777" w:rsidR="00576E25" w:rsidRPr="00E622B6" w:rsidRDefault="00576E2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A365" w14:textId="7120FEC7" w:rsidR="00576E25" w:rsidRPr="008A591B" w:rsidRDefault="00ED57B1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EP1</w:t>
            </w:r>
            <w:r w:rsidR="00D45BE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EP2</w:t>
            </w:r>
            <w:r w:rsidR="00D45BE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EP3</w:t>
            </w:r>
          </w:p>
        </w:tc>
      </w:tr>
      <w:tr w:rsidR="007076A2" w:rsidRPr="00E622B6" w14:paraId="5482E44F" w14:textId="77777777" w:rsidTr="007076A2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8C8F" w14:textId="77777777" w:rsidR="007076A2" w:rsidRPr="00E622B6" w:rsidRDefault="007076A2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042A" w14:textId="77777777" w:rsidR="007076A2" w:rsidRPr="00F03EE4" w:rsidRDefault="007076A2" w:rsidP="007076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Platforma </w:t>
            </w:r>
            <w:proofErr w:type="spellStart"/>
            <w:r>
              <w:rPr>
                <w:sz w:val="22"/>
                <w:szCs w:val="22"/>
              </w:rPr>
              <w:t>Node</w:t>
            </w:r>
            <w:proofErr w:type="spellEnd"/>
            <w:r>
              <w:rPr>
                <w:sz w:val="22"/>
                <w:szCs w:val="22"/>
              </w:rPr>
              <w:t xml:space="preserve">-RED, program </w:t>
            </w:r>
            <w:proofErr w:type="spellStart"/>
            <w:r>
              <w:rPr>
                <w:sz w:val="22"/>
                <w:szCs w:val="22"/>
              </w:rPr>
              <w:t>Postman</w:t>
            </w:r>
            <w:proofErr w:type="spellEnd"/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C4A2" w14:textId="77777777" w:rsidR="007076A2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3A9D" w14:textId="77777777" w:rsidR="007076A2" w:rsidRDefault="007076A2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88FA" w14:textId="77777777" w:rsidR="007076A2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C70C" w14:textId="1B7A02C3" w:rsidR="007076A2" w:rsidRPr="008A591B" w:rsidRDefault="00ED57B1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EP1</w:t>
            </w:r>
            <w:r w:rsidR="00D45BE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EP2</w:t>
            </w:r>
            <w:r w:rsidR="00D45BE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EP3</w:t>
            </w:r>
          </w:p>
        </w:tc>
      </w:tr>
      <w:tr w:rsidR="007076A2" w:rsidRPr="00E622B6" w14:paraId="071484D2" w14:textId="77777777" w:rsidTr="007076A2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9972" w14:textId="77777777" w:rsidR="007076A2" w:rsidRPr="00E622B6" w:rsidRDefault="007076A2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6FB9" w14:textId="77777777" w:rsidR="007076A2" w:rsidRPr="00F03EE4" w:rsidRDefault="00C75C25" w:rsidP="00D45B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Korzystanie z usług </w:t>
            </w:r>
            <w:proofErr w:type="spellStart"/>
            <w:r>
              <w:rPr>
                <w:sz w:val="22"/>
                <w:szCs w:val="20"/>
              </w:rPr>
              <w:t>RESTfull</w:t>
            </w:r>
            <w:proofErr w:type="spellEnd"/>
            <w:r>
              <w:rPr>
                <w:sz w:val="22"/>
                <w:szCs w:val="20"/>
              </w:rPr>
              <w:t xml:space="preserve"> Web API, programowanie klientów</w:t>
            </w:r>
            <w:r w:rsidR="00D45BE9">
              <w:rPr>
                <w:sz w:val="22"/>
                <w:szCs w:val="20"/>
              </w:rPr>
              <w:t xml:space="preserve"> korzystających z usług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E6B8" w14:textId="77777777" w:rsidR="007076A2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0ADE" w14:textId="77777777" w:rsidR="007076A2" w:rsidRDefault="007076A2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151" w14:textId="77777777" w:rsidR="007076A2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EBAA" w14:textId="4489C065" w:rsidR="007076A2" w:rsidRPr="008A591B" w:rsidRDefault="00ED57B1" w:rsidP="00D45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EP2</w:t>
            </w:r>
            <w:r w:rsidR="00D45BE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EP3</w:t>
            </w:r>
          </w:p>
        </w:tc>
      </w:tr>
      <w:tr w:rsidR="007076A2" w:rsidRPr="00E622B6" w14:paraId="12B8C25D" w14:textId="77777777" w:rsidTr="007076A2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2F47" w14:textId="77777777" w:rsidR="007076A2" w:rsidRPr="00E622B6" w:rsidRDefault="007076A2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791B" w14:textId="77777777" w:rsidR="007076A2" w:rsidRPr="00F03EE4" w:rsidRDefault="007076A2" w:rsidP="00C75C25">
            <w:pPr>
              <w:rPr>
                <w:sz w:val="22"/>
                <w:szCs w:val="22"/>
              </w:rPr>
            </w:pPr>
            <w:r>
              <w:rPr>
                <w:sz w:val="22"/>
                <w:szCs w:val="20"/>
              </w:rPr>
              <w:t>Programowa</w:t>
            </w:r>
            <w:r w:rsidR="00C75C25">
              <w:rPr>
                <w:sz w:val="22"/>
                <w:szCs w:val="20"/>
              </w:rPr>
              <w:t>nie</w:t>
            </w:r>
            <w:r>
              <w:rPr>
                <w:sz w:val="22"/>
                <w:szCs w:val="20"/>
              </w:rPr>
              <w:t xml:space="preserve"> </w:t>
            </w:r>
            <w:r w:rsidR="00C75C25">
              <w:rPr>
                <w:sz w:val="22"/>
                <w:szCs w:val="20"/>
              </w:rPr>
              <w:t>usług</w:t>
            </w:r>
            <w:r>
              <w:rPr>
                <w:sz w:val="22"/>
                <w:szCs w:val="20"/>
              </w:rPr>
              <w:t xml:space="preserve"> </w:t>
            </w:r>
            <w:proofErr w:type="spellStart"/>
            <w:r>
              <w:rPr>
                <w:sz w:val="22"/>
                <w:szCs w:val="20"/>
              </w:rPr>
              <w:t>RESTfull</w:t>
            </w:r>
            <w:proofErr w:type="spellEnd"/>
            <w:r>
              <w:rPr>
                <w:sz w:val="22"/>
                <w:szCs w:val="20"/>
              </w:rPr>
              <w:t xml:space="preserve"> Web </w:t>
            </w:r>
            <w:r w:rsidR="00C75C25">
              <w:rPr>
                <w:sz w:val="22"/>
                <w:szCs w:val="20"/>
              </w:rPr>
              <w:t>API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D121" w14:textId="77777777" w:rsidR="007076A2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466" w14:textId="77777777" w:rsidR="007076A2" w:rsidRDefault="007076A2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3F1A" w14:textId="77777777" w:rsidR="007076A2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717" w14:textId="08FEE9EB" w:rsidR="007076A2" w:rsidRPr="008A591B" w:rsidRDefault="00ED57B1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EP2</w:t>
            </w:r>
            <w:r w:rsidR="00D45BE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EP3</w:t>
            </w:r>
          </w:p>
        </w:tc>
      </w:tr>
      <w:tr w:rsidR="00C75C25" w:rsidRPr="00E622B6" w14:paraId="43B6779F" w14:textId="77777777" w:rsidTr="007076A2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2EA5" w14:textId="77777777" w:rsidR="00C75C25" w:rsidRPr="00E622B6" w:rsidRDefault="00C75C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4702" w14:textId="77777777" w:rsidR="00C75C25" w:rsidRDefault="00D45BE9" w:rsidP="00C75C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D45BE9">
              <w:rPr>
                <w:sz w:val="22"/>
                <w:szCs w:val="22"/>
              </w:rPr>
              <w:t xml:space="preserve">worzenie aplikacji Internetu rzeczy z wykorzystaniem platformy </w:t>
            </w:r>
            <w:proofErr w:type="spellStart"/>
            <w:r w:rsidRPr="00D45BE9">
              <w:rPr>
                <w:sz w:val="22"/>
                <w:szCs w:val="22"/>
              </w:rPr>
              <w:t>Node</w:t>
            </w:r>
            <w:proofErr w:type="spellEnd"/>
            <w:r w:rsidRPr="00D45BE9">
              <w:rPr>
                <w:sz w:val="22"/>
                <w:szCs w:val="22"/>
              </w:rPr>
              <w:t>-RED</w:t>
            </w:r>
            <w:r>
              <w:rPr>
                <w:sz w:val="22"/>
                <w:szCs w:val="22"/>
              </w:rPr>
              <w:t xml:space="preserve"> i modułów Wi-Fi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F41C" w14:textId="77777777" w:rsidR="00C75C25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D4F3" w14:textId="77777777" w:rsidR="00C75C25" w:rsidRDefault="00C75C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5501" w14:textId="77777777" w:rsidR="00C75C25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E253" w14:textId="2D5BA81C" w:rsidR="00C75C25" w:rsidRPr="008A591B" w:rsidRDefault="00ED57B1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EP2</w:t>
            </w:r>
            <w:r w:rsidR="00D45BE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EP3</w:t>
            </w:r>
          </w:p>
        </w:tc>
      </w:tr>
      <w:tr w:rsidR="007076A2" w:rsidRPr="00E622B6" w14:paraId="2FCCBD19" w14:textId="77777777" w:rsidTr="007076A2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F710" w14:textId="77777777" w:rsidR="007076A2" w:rsidRPr="00E622B6" w:rsidRDefault="007076A2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F4A9" w14:textId="77777777" w:rsidR="007076A2" w:rsidRPr="00F03EE4" w:rsidRDefault="00C75C25" w:rsidP="00C75C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Serwer internetowy IIS, technologie ASP.NET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B4AF" w14:textId="77777777" w:rsidR="007076A2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DBD" w14:textId="77777777" w:rsidR="007076A2" w:rsidRDefault="007076A2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88A5" w14:textId="77777777" w:rsidR="007076A2" w:rsidRPr="00E622B6" w:rsidRDefault="007076A2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D485" w14:textId="42D9E9DB" w:rsidR="007076A2" w:rsidRPr="008A591B" w:rsidRDefault="00ED57B1" w:rsidP="005A2F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EP5</w:t>
            </w:r>
          </w:p>
        </w:tc>
      </w:tr>
      <w:tr w:rsidR="007076A2" w:rsidRPr="00E622B6" w14:paraId="056E7F26" w14:textId="77777777" w:rsidTr="007076A2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2632" w14:textId="77777777" w:rsidR="007076A2" w:rsidRPr="00E622B6" w:rsidRDefault="007076A2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3C42" w14:textId="77777777" w:rsidR="007076A2" w:rsidRPr="00F03EE4" w:rsidRDefault="00C75C25" w:rsidP="00122152">
            <w:pPr>
              <w:rPr>
                <w:sz w:val="22"/>
                <w:szCs w:val="22"/>
              </w:rPr>
            </w:pPr>
            <w:r w:rsidRPr="00C75C25">
              <w:rPr>
                <w:sz w:val="22"/>
                <w:szCs w:val="22"/>
              </w:rPr>
              <w:t>Konfiguracja serwera IIS, pule aplikacji, hierarchiczny system plików konfiguracyjnych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7FA0" w14:textId="77777777" w:rsidR="007076A2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FA30" w14:textId="77777777" w:rsidR="007076A2" w:rsidRDefault="007076A2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CDD8" w14:textId="77777777" w:rsidR="007076A2" w:rsidRPr="00E622B6" w:rsidRDefault="007076A2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991C" w14:textId="18AEBBEF" w:rsidR="007076A2" w:rsidRPr="008A591B" w:rsidRDefault="00ED57B1" w:rsidP="00C86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EP5</w:t>
            </w:r>
          </w:p>
        </w:tc>
      </w:tr>
      <w:tr w:rsidR="007076A2" w:rsidRPr="00E622B6" w14:paraId="6B26D5ED" w14:textId="77777777" w:rsidTr="007076A2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7C37" w14:textId="77777777" w:rsidR="007076A2" w:rsidRPr="00E622B6" w:rsidRDefault="007076A2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38A6" w14:textId="77777777" w:rsidR="007076A2" w:rsidRPr="00F03EE4" w:rsidRDefault="005A2F58" w:rsidP="005A2F58">
            <w:pPr>
              <w:rPr>
                <w:sz w:val="22"/>
                <w:szCs w:val="22"/>
              </w:rPr>
            </w:pPr>
            <w:r w:rsidRPr="00C75C25">
              <w:rPr>
                <w:sz w:val="22"/>
                <w:szCs w:val="22"/>
              </w:rPr>
              <w:t xml:space="preserve">AJAX, Java </w:t>
            </w:r>
            <w:proofErr w:type="spellStart"/>
            <w:r w:rsidRPr="00C75C25">
              <w:rPr>
                <w:sz w:val="22"/>
                <w:szCs w:val="22"/>
              </w:rPr>
              <w:t>Script</w:t>
            </w:r>
            <w:proofErr w:type="spellEnd"/>
            <w:r w:rsidRPr="00C75C25">
              <w:rPr>
                <w:sz w:val="22"/>
                <w:szCs w:val="22"/>
              </w:rPr>
              <w:t>, XML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1D15" w14:textId="77777777" w:rsidR="007076A2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943B" w14:textId="77777777" w:rsidR="007076A2" w:rsidRDefault="007076A2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0F5" w14:textId="77777777" w:rsidR="007076A2" w:rsidRPr="00E622B6" w:rsidRDefault="007076A2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BED" w14:textId="15A5C732" w:rsidR="007076A2" w:rsidRPr="008A591B" w:rsidRDefault="00ED57B1" w:rsidP="00A909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EP6</w:t>
            </w:r>
          </w:p>
        </w:tc>
      </w:tr>
      <w:tr w:rsidR="007076A2" w:rsidRPr="00E622B6" w14:paraId="33C90B92" w14:textId="77777777" w:rsidTr="007076A2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D557" w14:textId="77777777" w:rsidR="007076A2" w:rsidRPr="00E622B6" w:rsidRDefault="007076A2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4857" w14:textId="77777777" w:rsidR="007076A2" w:rsidRPr="00F03EE4" w:rsidRDefault="005A2F58" w:rsidP="00122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Programowanie aplikacji internetowych ASP.NET z wykorzystaniem Visual Studio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45C" w14:textId="77777777" w:rsidR="007076A2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F6B2" w14:textId="77777777" w:rsidR="007076A2" w:rsidRDefault="007076A2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EC72" w14:textId="77777777" w:rsidR="007076A2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ACD4" w14:textId="1CEF7C76" w:rsidR="007076A2" w:rsidRPr="008A591B" w:rsidRDefault="00ED57B1" w:rsidP="00A909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EP6</w:t>
            </w:r>
            <w:r w:rsidR="005A2F58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EP7</w:t>
            </w:r>
          </w:p>
        </w:tc>
      </w:tr>
      <w:tr w:rsidR="007076A2" w:rsidRPr="00E622B6" w14:paraId="58BB2A0E" w14:textId="77777777" w:rsidTr="007076A2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AF9D" w14:textId="77777777" w:rsidR="007076A2" w:rsidRPr="00E622B6" w:rsidRDefault="007076A2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F020" w14:textId="77777777" w:rsidR="007076A2" w:rsidRPr="00F03EE4" w:rsidRDefault="00D45BE9" w:rsidP="00122152">
            <w:pPr>
              <w:rPr>
                <w:sz w:val="22"/>
                <w:szCs w:val="22"/>
              </w:rPr>
            </w:pPr>
            <w:r w:rsidRPr="00D45BE9">
              <w:rPr>
                <w:sz w:val="22"/>
                <w:szCs w:val="22"/>
              </w:rPr>
              <w:t>Programowanie usług internetowych wykorzystujących protokół SOAP</w:t>
            </w:r>
            <w:r>
              <w:rPr>
                <w:sz w:val="22"/>
                <w:szCs w:val="22"/>
              </w:rPr>
              <w:t>, programowanie klientów usług SOAP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F084" w14:textId="77777777" w:rsidR="007076A2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B937" w14:textId="77777777" w:rsidR="007076A2" w:rsidRDefault="007076A2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54D7" w14:textId="77777777" w:rsidR="007076A2" w:rsidRPr="00E622B6" w:rsidRDefault="005A2F58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7821" w14:textId="15DB436F" w:rsidR="007076A2" w:rsidRPr="008A591B" w:rsidRDefault="00ED57B1" w:rsidP="00A909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EP4</w:t>
            </w:r>
          </w:p>
        </w:tc>
      </w:tr>
    </w:tbl>
    <w:p w14:paraId="1F495166" w14:textId="77777777" w:rsidR="00D2048D" w:rsidRPr="00E622B6" w:rsidRDefault="00D2048D" w:rsidP="00350F04">
      <w:pPr>
        <w:pStyle w:val="Nagwek4"/>
        <w:ind w:firstLine="0"/>
        <w:rPr>
          <w:sz w:val="22"/>
          <w:szCs w:val="22"/>
        </w:rPr>
      </w:pPr>
    </w:p>
    <w:p w14:paraId="45480782" w14:textId="77777777" w:rsidR="00ED57B1" w:rsidRPr="00741253" w:rsidRDefault="00ED57B1" w:rsidP="00ED57B1">
      <w:pPr>
        <w:spacing w:before="240" w:after="60"/>
        <w:rPr>
          <w:b/>
        </w:rPr>
      </w:pPr>
      <w:bookmarkStart w:id="3" w:name="_Hlk133352994"/>
      <w:bookmarkStart w:id="4" w:name="_Hlk133352559"/>
      <w:r w:rsidRPr="00741253">
        <w:rPr>
          <w:b/>
        </w:rPr>
        <w:t>Metody weryfikacji efektów uczenia się (w odniesieniu do poszczególnych efektów):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4"/>
        <w:gridCol w:w="567"/>
        <w:gridCol w:w="992"/>
        <w:gridCol w:w="992"/>
        <w:gridCol w:w="1129"/>
        <w:gridCol w:w="1286"/>
        <w:gridCol w:w="851"/>
        <w:gridCol w:w="1134"/>
        <w:gridCol w:w="1124"/>
        <w:gridCol w:w="719"/>
      </w:tblGrid>
      <w:tr w:rsidR="00ED57B1" w:rsidRPr="00741253" w14:paraId="2C57125C" w14:textId="77777777" w:rsidTr="00344A91">
        <w:trPr>
          <w:trHeight w:val="918"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7754F20C" w14:textId="77777777" w:rsidR="00ED57B1" w:rsidRPr="00741253" w:rsidRDefault="00ED57B1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Symbol</w:t>
            </w:r>
          </w:p>
          <w:p w14:paraId="10D69ED0" w14:textId="77777777" w:rsidR="00ED57B1" w:rsidRPr="00741253" w:rsidRDefault="00ED57B1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EP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4974D22" w14:textId="77777777" w:rsidR="00ED57B1" w:rsidRPr="00741253" w:rsidRDefault="00ED57B1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Test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B76D457" w14:textId="77777777" w:rsidR="00ED57B1" w:rsidRPr="00741253" w:rsidRDefault="00ED57B1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68BCCFEA" w14:textId="77777777" w:rsidR="00ED57B1" w:rsidRPr="00741253" w:rsidRDefault="00ED57B1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E813AB2" w14:textId="77777777" w:rsidR="00ED57B1" w:rsidRPr="00741253" w:rsidRDefault="00ED57B1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2EB58DB7" w14:textId="77777777" w:rsidR="00ED57B1" w:rsidRPr="00741253" w:rsidRDefault="00ED57B1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pisemny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060A7129" w14:textId="77777777" w:rsidR="00ED57B1" w:rsidRPr="00741253" w:rsidRDefault="00ED57B1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Kolokwium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14:paraId="59A3F6E7" w14:textId="77777777" w:rsidR="00ED57B1" w:rsidRPr="00741253" w:rsidRDefault="00ED57B1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Sprawozdanie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243E0ED" w14:textId="77777777" w:rsidR="00ED57B1" w:rsidRPr="00741253" w:rsidRDefault="00ED57B1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11891E2" w14:textId="77777777" w:rsidR="00ED57B1" w:rsidRPr="00741253" w:rsidRDefault="00ED57B1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Prezentacja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26A13DE8" w14:textId="77777777" w:rsidR="00ED57B1" w:rsidRPr="00741253" w:rsidRDefault="00ED57B1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Zaliczenie</w:t>
            </w:r>
          </w:p>
          <w:p w14:paraId="12D0BD9A" w14:textId="77777777" w:rsidR="00ED57B1" w:rsidRPr="00741253" w:rsidRDefault="00ED57B1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praktyczne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6D0678D9" w14:textId="77777777" w:rsidR="00ED57B1" w:rsidRPr="00741253" w:rsidRDefault="00ED57B1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Inne</w:t>
            </w:r>
          </w:p>
        </w:tc>
      </w:tr>
      <w:tr w:rsidR="00ED57B1" w:rsidRPr="00741253" w14:paraId="48326F5F" w14:textId="77777777" w:rsidTr="00344A91">
        <w:trPr>
          <w:trHeight w:val="340"/>
          <w:jc w:val="center"/>
        </w:trPr>
        <w:tc>
          <w:tcPr>
            <w:tcW w:w="714" w:type="dxa"/>
            <w:vAlign w:val="center"/>
          </w:tcPr>
          <w:p w14:paraId="2368167C" w14:textId="77777777" w:rsidR="00ED57B1" w:rsidRPr="00741253" w:rsidRDefault="00ED57B1" w:rsidP="00344A91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EP1</w:t>
            </w:r>
          </w:p>
        </w:tc>
        <w:tc>
          <w:tcPr>
            <w:tcW w:w="567" w:type="dxa"/>
            <w:vAlign w:val="center"/>
          </w:tcPr>
          <w:p w14:paraId="6B335C53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C69CEB8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22C3857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257A5718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</w:tcPr>
          <w:p w14:paraId="616C065D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083D050A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7F70FA6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4C2023ED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080F2606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</w:tr>
      <w:tr w:rsidR="00ED57B1" w:rsidRPr="00741253" w14:paraId="693C8E83" w14:textId="77777777" w:rsidTr="00344A91">
        <w:trPr>
          <w:trHeight w:val="340"/>
          <w:jc w:val="center"/>
        </w:trPr>
        <w:tc>
          <w:tcPr>
            <w:tcW w:w="714" w:type="dxa"/>
            <w:vAlign w:val="center"/>
          </w:tcPr>
          <w:p w14:paraId="51E77C62" w14:textId="77777777" w:rsidR="00ED57B1" w:rsidRPr="00741253" w:rsidRDefault="00ED57B1" w:rsidP="00344A91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EP2</w:t>
            </w:r>
          </w:p>
        </w:tc>
        <w:tc>
          <w:tcPr>
            <w:tcW w:w="567" w:type="dxa"/>
            <w:vAlign w:val="center"/>
          </w:tcPr>
          <w:p w14:paraId="389B9285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350C6C4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CE62DDD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757A36E5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</w:tcPr>
          <w:p w14:paraId="6C98F78F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435E1944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BFC2A56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63F0D68B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29638045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</w:tr>
      <w:tr w:rsidR="00ED57B1" w:rsidRPr="00741253" w14:paraId="5B5F9041" w14:textId="77777777" w:rsidTr="00344A91">
        <w:trPr>
          <w:trHeight w:val="340"/>
          <w:jc w:val="center"/>
        </w:trPr>
        <w:tc>
          <w:tcPr>
            <w:tcW w:w="714" w:type="dxa"/>
            <w:vAlign w:val="center"/>
          </w:tcPr>
          <w:p w14:paraId="53342150" w14:textId="77777777" w:rsidR="00ED57B1" w:rsidRPr="00741253" w:rsidRDefault="00ED57B1" w:rsidP="00344A9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EP3</w:t>
            </w:r>
          </w:p>
        </w:tc>
        <w:tc>
          <w:tcPr>
            <w:tcW w:w="567" w:type="dxa"/>
            <w:vAlign w:val="center"/>
          </w:tcPr>
          <w:p w14:paraId="11EEDF38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3F62311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4ABEDBC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32CC25BB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</w:tcPr>
          <w:p w14:paraId="5CD04801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3D673CBC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C91C121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3EAAD7BE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B237C2D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</w:tr>
      <w:tr w:rsidR="00ED57B1" w:rsidRPr="00741253" w14:paraId="7BE6694F" w14:textId="77777777" w:rsidTr="00344A91">
        <w:trPr>
          <w:trHeight w:val="340"/>
          <w:jc w:val="center"/>
        </w:trPr>
        <w:tc>
          <w:tcPr>
            <w:tcW w:w="714" w:type="dxa"/>
            <w:vAlign w:val="center"/>
          </w:tcPr>
          <w:p w14:paraId="7C2DF982" w14:textId="77777777" w:rsidR="00ED57B1" w:rsidRPr="00741253" w:rsidRDefault="00ED57B1" w:rsidP="00344A9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EP4</w:t>
            </w:r>
          </w:p>
        </w:tc>
        <w:tc>
          <w:tcPr>
            <w:tcW w:w="567" w:type="dxa"/>
            <w:vAlign w:val="center"/>
          </w:tcPr>
          <w:p w14:paraId="0AC9DFA6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D959AAC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F5BC19A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2E1F1A5F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</w:tcPr>
          <w:p w14:paraId="7A4377DD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095A52D3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280DBD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40A4087E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FE694C6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</w:tr>
      <w:tr w:rsidR="00ED57B1" w:rsidRPr="00741253" w14:paraId="46776A3D" w14:textId="77777777" w:rsidTr="00344A91">
        <w:trPr>
          <w:trHeight w:val="340"/>
          <w:jc w:val="center"/>
        </w:trPr>
        <w:tc>
          <w:tcPr>
            <w:tcW w:w="714" w:type="dxa"/>
            <w:vAlign w:val="center"/>
          </w:tcPr>
          <w:p w14:paraId="516305CB" w14:textId="77777777" w:rsidR="00ED57B1" w:rsidRPr="00741253" w:rsidRDefault="00ED57B1" w:rsidP="00344A9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EP5</w:t>
            </w:r>
          </w:p>
        </w:tc>
        <w:tc>
          <w:tcPr>
            <w:tcW w:w="567" w:type="dxa"/>
            <w:vAlign w:val="center"/>
          </w:tcPr>
          <w:p w14:paraId="5EE20D98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13059AF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6ED63C4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6C194432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</w:tcPr>
          <w:p w14:paraId="205A24E2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3D45A92D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477EA3B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761ACD3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79302138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</w:tr>
      <w:tr w:rsidR="00ED57B1" w:rsidRPr="00741253" w14:paraId="1C8B8DFE" w14:textId="77777777" w:rsidTr="00344A91">
        <w:trPr>
          <w:trHeight w:val="340"/>
          <w:jc w:val="center"/>
        </w:trPr>
        <w:tc>
          <w:tcPr>
            <w:tcW w:w="714" w:type="dxa"/>
            <w:vAlign w:val="center"/>
          </w:tcPr>
          <w:p w14:paraId="6E337A9A" w14:textId="77777777" w:rsidR="00ED57B1" w:rsidRDefault="00ED57B1" w:rsidP="00344A91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47F35AFC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DF644E5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BBDECBE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50300FE9" w14:textId="77777777" w:rsidR="00ED57B1" w:rsidRDefault="00ED57B1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</w:tcPr>
          <w:p w14:paraId="5EDF4425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36462BDD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0D90C1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4C77234A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1191AC4C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</w:tr>
      <w:tr w:rsidR="00ED57B1" w:rsidRPr="00741253" w14:paraId="20D77DC6" w14:textId="77777777" w:rsidTr="00344A91">
        <w:trPr>
          <w:trHeight w:val="340"/>
          <w:jc w:val="center"/>
        </w:trPr>
        <w:tc>
          <w:tcPr>
            <w:tcW w:w="714" w:type="dxa"/>
            <w:vAlign w:val="center"/>
          </w:tcPr>
          <w:p w14:paraId="30D30D76" w14:textId="77777777" w:rsidR="00ED57B1" w:rsidRDefault="00ED57B1" w:rsidP="00344A91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2BB82695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2ACFD3E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17C0891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1E6182BC" w14:textId="77777777" w:rsidR="00ED57B1" w:rsidRDefault="00ED57B1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</w:tcPr>
          <w:p w14:paraId="1DE13AE5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vAlign w:val="center"/>
          </w:tcPr>
          <w:p w14:paraId="649D1970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9E5CB01" w14:textId="77777777" w:rsidR="00ED57B1" w:rsidRPr="00741253" w:rsidRDefault="00ED57B1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FA9E616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3ECDC98" w14:textId="77777777" w:rsidR="00ED57B1" w:rsidRPr="00741253" w:rsidRDefault="00ED57B1" w:rsidP="00344A91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3"/>
    <w:p w14:paraId="40BA4268" w14:textId="7343E1AA" w:rsidR="001D4ED7" w:rsidRPr="00ED57B1" w:rsidRDefault="00ED57B1" w:rsidP="00ED57B1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Kryteria zaliczenia przedmiotu:</w:t>
      </w:r>
      <w:bookmarkEnd w:id="4"/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5"/>
        <w:gridCol w:w="7973"/>
      </w:tblGrid>
      <w:tr w:rsidR="00D2048D" w:rsidRPr="00E622B6" w14:paraId="34E150DD" w14:textId="77777777" w:rsidTr="00B147C0">
        <w:tc>
          <w:tcPr>
            <w:tcW w:w="803" w:type="pct"/>
            <w:shd w:val="clear" w:color="auto" w:fill="D9D9D9"/>
          </w:tcPr>
          <w:p w14:paraId="44927948" w14:textId="77777777" w:rsidR="00D2048D" w:rsidRPr="00111E29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Semestr</w:t>
            </w:r>
          </w:p>
        </w:tc>
        <w:tc>
          <w:tcPr>
            <w:tcW w:w="4197" w:type="pct"/>
            <w:shd w:val="clear" w:color="auto" w:fill="D9D9D9"/>
          </w:tcPr>
          <w:p w14:paraId="42438F68" w14:textId="77777777" w:rsidR="00D2048D" w:rsidRPr="00111E29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Ocena pozytywna (min. dostateczny)</w:t>
            </w:r>
          </w:p>
        </w:tc>
      </w:tr>
      <w:tr w:rsidR="001D4ED7" w:rsidRPr="00E622B6" w14:paraId="637C690D" w14:textId="77777777" w:rsidTr="00B147C0">
        <w:trPr>
          <w:trHeight w:val="819"/>
        </w:trPr>
        <w:tc>
          <w:tcPr>
            <w:tcW w:w="803" w:type="pct"/>
            <w:vAlign w:val="center"/>
          </w:tcPr>
          <w:p w14:paraId="42E7FE15" w14:textId="77777777" w:rsidR="001D4ED7" w:rsidRPr="00111E29" w:rsidRDefault="005F116C" w:rsidP="00D81CFF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197" w:type="pct"/>
          </w:tcPr>
          <w:p w14:paraId="590B56A0" w14:textId="77777777" w:rsidR="005A2F58" w:rsidRPr="005A2F58" w:rsidRDefault="005A2F58" w:rsidP="005A2F58">
            <w:pPr>
              <w:rPr>
                <w:sz w:val="22"/>
                <w:szCs w:val="22"/>
              </w:rPr>
            </w:pPr>
            <w:r w:rsidRPr="005A2F58">
              <w:rPr>
                <w:sz w:val="22"/>
                <w:szCs w:val="22"/>
              </w:rPr>
              <w:t>Student uzyskał zakładane efekty kształcenia. Na laboratoriach dopuszcza się 1 nieobecności. Ocena końcowa (OC) składa się ze średniej ważonej z wykładu (W) i ćwiczeń  (L) wg wzoru OC=40%W+60%L z zaokrąglenie do skali ocen obowiązujących w AMG.</w:t>
            </w:r>
          </w:p>
          <w:p w14:paraId="230720A7" w14:textId="77777777" w:rsidR="001D4ED7" w:rsidRPr="00C61B35" w:rsidRDefault="005A2F58" w:rsidP="005A2F58">
            <w:pPr>
              <w:rPr>
                <w:sz w:val="22"/>
                <w:szCs w:val="22"/>
              </w:rPr>
            </w:pPr>
            <w:r w:rsidRPr="005A2F58">
              <w:rPr>
                <w:sz w:val="22"/>
                <w:szCs w:val="22"/>
              </w:rPr>
              <w:t>Ocena końcowa z przedmiotu wpisana jest dla wykładu i będzie pozytywna jedynie pod warunkiem uzyskania oceny pozytywnej zarówno z ćwiczeń jak i osobno z  wykładu.</w:t>
            </w:r>
          </w:p>
        </w:tc>
      </w:tr>
    </w:tbl>
    <w:p w14:paraId="36D71561" w14:textId="77777777" w:rsidR="008F71CE" w:rsidRDefault="00D2048D" w:rsidP="008F71CE">
      <w:pPr>
        <w:pStyle w:val="Nagwek1"/>
        <w:spacing w:before="0"/>
        <w:rPr>
          <w:b w:val="0"/>
          <w:sz w:val="22"/>
          <w:szCs w:val="22"/>
        </w:rPr>
      </w:pPr>
      <w:r w:rsidRPr="00E622B6">
        <w:rPr>
          <w:b w:val="0"/>
          <w:sz w:val="22"/>
          <w:szCs w:val="22"/>
        </w:rPr>
        <w:t xml:space="preserve">Uwaga: student otrzymuje ocenę powyżej dostatecznej, jeżeli uzyskane efekty </w:t>
      </w:r>
      <w:r w:rsidR="008C410D">
        <w:rPr>
          <w:b w:val="0"/>
          <w:sz w:val="22"/>
          <w:szCs w:val="22"/>
        </w:rPr>
        <w:t>uczenia</w:t>
      </w:r>
      <w:r w:rsidRPr="00E622B6">
        <w:rPr>
          <w:b w:val="0"/>
          <w:sz w:val="22"/>
          <w:szCs w:val="22"/>
        </w:rPr>
        <w:t xml:space="preserve"> przekraczają wymagane minimum.</w:t>
      </w:r>
    </w:p>
    <w:p w14:paraId="745BF52A" w14:textId="77777777" w:rsidR="00136DFA" w:rsidRPr="00136DFA" w:rsidRDefault="00136DFA" w:rsidP="00136DFA"/>
    <w:p w14:paraId="57463469" w14:textId="425BD7E2" w:rsidR="00932FEF" w:rsidRPr="00ED57B1" w:rsidRDefault="00D2048D" w:rsidP="00ED57B1">
      <w:pPr>
        <w:pStyle w:val="Nagwek1"/>
        <w:spacing w:before="0"/>
        <w:rPr>
          <w:sz w:val="22"/>
          <w:szCs w:val="22"/>
        </w:rPr>
      </w:pPr>
      <w:r w:rsidRPr="00E622B6">
        <w:rPr>
          <w:sz w:val="22"/>
          <w:szCs w:val="22"/>
        </w:rPr>
        <w:t>Nakład pracy studenta: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96"/>
        <w:gridCol w:w="904"/>
        <w:gridCol w:w="904"/>
        <w:gridCol w:w="904"/>
        <w:gridCol w:w="690"/>
      </w:tblGrid>
      <w:tr w:rsidR="00D2048D" w:rsidRPr="00E622B6" w14:paraId="340326D5" w14:textId="77777777" w:rsidTr="00ED57B1">
        <w:tc>
          <w:tcPr>
            <w:tcW w:w="3209" w:type="pct"/>
            <w:vMerge w:val="restart"/>
            <w:shd w:val="clear" w:color="auto" w:fill="D9D9D9"/>
            <w:vAlign w:val="center"/>
          </w:tcPr>
          <w:p w14:paraId="3B557783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1791" w:type="pct"/>
            <w:gridSpan w:val="4"/>
            <w:shd w:val="clear" w:color="auto" w:fill="D9D9D9"/>
          </w:tcPr>
          <w:p w14:paraId="58D6AE7C" w14:textId="77777777" w:rsidR="00D2048D" w:rsidRPr="00E622B6" w:rsidRDefault="00D2048D" w:rsidP="00D81CF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Szacunkowa liczba godzin na</w:t>
            </w:r>
          </w:p>
          <w:p w14:paraId="3EF0B957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ED57B1" w:rsidRPr="00E622B6" w14:paraId="2213793D" w14:textId="77777777" w:rsidTr="00ED57B1">
        <w:tc>
          <w:tcPr>
            <w:tcW w:w="3209" w:type="pct"/>
            <w:vMerge/>
            <w:shd w:val="clear" w:color="auto" w:fill="D9D9D9"/>
          </w:tcPr>
          <w:p w14:paraId="77F58641" w14:textId="77777777" w:rsidR="00ED57B1" w:rsidRPr="00E622B6" w:rsidRDefault="00ED57B1" w:rsidP="00ED57B1">
            <w:pPr>
              <w:rPr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D9D9D9"/>
            <w:vAlign w:val="center"/>
          </w:tcPr>
          <w:p w14:paraId="212C5364" w14:textId="6BCA5255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</w:p>
        </w:tc>
        <w:tc>
          <w:tcPr>
            <w:tcW w:w="476" w:type="pct"/>
            <w:shd w:val="clear" w:color="auto" w:fill="D9D9D9"/>
            <w:vAlign w:val="center"/>
          </w:tcPr>
          <w:p w14:paraId="3C87ECD5" w14:textId="7049EB80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76" w:type="pct"/>
            <w:shd w:val="clear" w:color="auto" w:fill="D9D9D9"/>
            <w:vAlign w:val="center"/>
          </w:tcPr>
          <w:p w14:paraId="4595887C" w14:textId="4A5B106C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364" w:type="pct"/>
            <w:shd w:val="clear" w:color="auto" w:fill="D9D9D9"/>
            <w:vAlign w:val="center"/>
          </w:tcPr>
          <w:p w14:paraId="14A1E679" w14:textId="4F4D2A91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</w:p>
        </w:tc>
      </w:tr>
      <w:tr w:rsidR="00ED57B1" w:rsidRPr="00E622B6" w14:paraId="45C35B08" w14:textId="77777777" w:rsidTr="00ED57B1">
        <w:tc>
          <w:tcPr>
            <w:tcW w:w="3209" w:type="pct"/>
            <w:shd w:val="clear" w:color="auto" w:fill="D9D9D9"/>
          </w:tcPr>
          <w:p w14:paraId="601EE55C" w14:textId="77777777" w:rsidR="00ED57B1" w:rsidRPr="00E622B6" w:rsidRDefault="00ED57B1" w:rsidP="00ED57B1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Godziny kontaktowe</w:t>
            </w:r>
          </w:p>
        </w:tc>
        <w:tc>
          <w:tcPr>
            <w:tcW w:w="476" w:type="pct"/>
          </w:tcPr>
          <w:p w14:paraId="1C51F036" w14:textId="2AEFAFBD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76" w:type="pct"/>
            <w:vAlign w:val="bottom"/>
          </w:tcPr>
          <w:p w14:paraId="0E790FC7" w14:textId="4835A9D8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555EF5B2" w14:textId="4DC1A88C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64" w:type="pct"/>
          </w:tcPr>
          <w:p w14:paraId="3704948B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</w:tr>
      <w:tr w:rsidR="00ED57B1" w:rsidRPr="00E622B6" w14:paraId="2626ACE8" w14:textId="77777777" w:rsidTr="00ED57B1">
        <w:tc>
          <w:tcPr>
            <w:tcW w:w="3209" w:type="pct"/>
            <w:shd w:val="clear" w:color="auto" w:fill="D9D9D9"/>
          </w:tcPr>
          <w:p w14:paraId="72882722" w14:textId="77777777" w:rsidR="00ED57B1" w:rsidRPr="00E622B6" w:rsidRDefault="00ED57B1" w:rsidP="00ED57B1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Czytanie literatury</w:t>
            </w:r>
          </w:p>
        </w:tc>
        <w:tc>
          <w:tcPr>
            <w:tcW w:w="476" w:type="pct"/>
          </w:tcPr>
          <w:p w14:paraId="6C522C66" w14:textId="5A2F6E80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76" w:type="pct"/>
            <w:vAlign w:val="bottom"/>
          </w:tcPr>
          <w:p w14:paraId="277E385F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30455CF8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14:paraId="700C625E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</w:tr>
      <w:tr w:rsidR="00ED57B1" w:rsidRPr="00E622B6" w14:paraId="56511CD6" w14:textId="77777777" w:rsidTr="00ED57B1">
        <w:tc>
          <w:tcPr>
            <w:tcW w:w="3209" w:type="pct"/>
            <w:shd w:val="clear" w:color="auto" w:fill="D9D9D9"/>
          </w:tcPr>
          <w:p w14:paraId="34C40464" w14:textId="77777777" w:rsidR="00ED57B1" w:rsidRPr="00E622B6" w:rsidRDefault="00ED57B1" w:rsidP="00ED57B1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476" w:type="pct"/>
          </w:tcPr>
          <w:p w14:paraId="5EE94E70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vAlign w:val="bottom"/>
          </w:tcPr>
          <w:p w14:paraId="3772FDEC" w14:textId="68AF048E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51841B67" w14:textId="1D4EB68C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64" w:type="pct"/>
          </w:tcPr>
          <w:p w14:paraId="541C21FF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</w:tr>
      <w:tr w:rsidR="00ED57B1" w:rsidRPr="00E622B6" w14:paraId="5BE7671A" w14:textId="77777777" w:rsidTr="00ED57B1">
        <w:tc>
          <w:tcPr>
            <w:tcW w:w="3209" w:type="pct"/>
            <w:shd w:val="clear" w:color="auto" w:fill="D9D9D9"/>
          </w:tcPr>
          <w:p w14:paraId="00CC187C" w14:textId="77777777" w:rsidR="00ED57B1" w:rsidRPr="00E622B6" w:rsidRDefault="00ED57B1" w:rsidP="00ED57B1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476" w:type="pct"/>
          </w:tcPr>
          <w:p w14:paraId="30D3FF40" w14:textId="5FBF2C21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76" w:type="pct"/>
            <w:vAlign w:val="bottom"/>
          </w:tcPr>
          <w:p w14:paraId="4FF4088D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5FF8E771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14:paraId="6AD3D6E1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</w:tr>
      <w:tr w:rsidR="00ED57B1" w:rsidRPr="00E622B6" w14:paraId="1DD0012F" w14:textId="77777777" w:rsidTr="00ED57B1">
        <w:tc>
          <w:tcPr>
            <w:tcW w:w="3209" w:type="pct"/>
            <w:shd w:val="clear" w:color="auto" w:fill="D9D9D9"/>
          </w:tcPr>
          <w:p w14:paraId="576B49E7" w14:textId="77777777" w:rsidR="00ED57B1" w:rsidRPr="00E622B6" w:rsidRDefault="00ED57B1" w:rsidP="00ED57B1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476" w:type="pct"/>
          </w:tcPr>
          <w:p w14:paraId="49FF0D9E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vAlign w:val="bottom"/>
          </w:tcPr>
          <w:p w14:paraId="58BA330D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7A454C97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14:paraId="4F983903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</w:tr>
      <w:tr w:rsidR="00ED57B1" w:rsidRPr="00E622B6" w14:paraId="708B16F1" w14:textId="77777777" w:rsidTr="00ED57B1">
        <w:tc>
          <w:tcPr>
            <w:tcW w:w="3209" w:type="pct"/>
            <w:shd w:val="clear" w:color="auto" w:fill="D9D9D9"/>
          </w:tcPr>
          <w:p w14:paraId="4FCA1A6D" w14:textId="77777777" w:rsidR="00ED57B1" w:rsidRPr="00E622B6" w:rsidRDefault="00ED57B1" w:rsidP="00ED57B1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476" w:type="pct"/>
          </w:tcPr>
          <w:p w14:paraId="1764A3D6" w14:textId="3971E0A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76" w:type="pct"/>
            <w:vAlign w:val="bottom"/>
          </w:tcPr>
          <w:p w14:paraId="0AEE1339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6A643A4F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14:paraId="221DE947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</w:tr>
      <w:tr w:rsidR="00ED57B1" w:rsidRPr="00E622B6" w14:paraId="5853A0B5" w14:textId="77777777" w:rsidTr="00ED57B1">
        <w:tc>
          <w:tcPr>
            <w:tcW w:w="3209" w:type="pct"/>
            <w:tcBorders>
              <w:bottom w:val="single" w:sz="12" w:space="0" w:color="auto"/>
            </w:tcBorders>
            <w:shd w:val="clear" w:color="auto" w:fill="D9D9D9"/>
          </w:tcPr>
          <w:p w14:paraId="22FC06B3" w14:textId="77777777" w:rsidR="00ED57B1" w:rsidRPr="00E622B6" w:rsidRDefault="00ED57B1" w:rsidP="00ED57B1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476" w:type="pct"/>
            <w:tcBorders>
              <w:bottom w:val="single" w:sz="12" w:space="0" w:color="auto"/>
            </w:tcBorders>
          </w:tcPr>
          <w:p w14:paraId="3999D147" w14:textId="64A9445C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76" w:type="pct"/>
            <w:tcBorders>
              <w:bottom w:val="single" w:sz="12" w:space="0" w:color="auto"/>
            </w:tcBorders>
            <w:vAlign w:val="bottom"/>
          </w:tcPr>
          <w:p w14:paraId="5CFE58DF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tcBorders>
              <w:bottom w:val="single" w:sz="12" w:space="0" w:color="auto"/>
            </w:tcBorders>
          </w:tcPr>
          <w:p w14:paraId="24A4592D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4" w:type="pct"/>
            <w:tcBorders>
              <w:bottom w:val="single" w:sz="12" w:space="0" w:color="auto"/>
            </w:tcBorders>
          </w:tcPr>
          <w:p w14:paraId="4FFDD7FB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</w:tr>
      <w:tr w:rsidR="00ED57B1" w:rsidRPr="00E622B6" w14:paraId="13A2601C" w14:textId="77777777" w:rsidTr="00ED57B1">
        <w:tc>
          <w:tcPr>
            <w:tcW w:w="3209" w:type="pct"/>
            <w:tcBorders>
              <w:top w:val="single" w:sz="12" w:space="0" w:color="auto"/>
              <w:bottom w:val="single" w:sz="8" w:space="0" w:color="auto"/>
            </w:tcBorders>
            <w:shd w:val="clear" w:color="auto" w:fill="D9D9D9"/>
          </w:tcPr>
          <w:p w14:paraId="1B492882" w14:textId="77777777" w:rsidR="00ED57B1" w:rsidRPr="00E622B6" w:rsidRDefault="00ED57B1" w:rsidP="00ED57B1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Łącznie godzin</w:t>
            </w: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</w:tcPr>
          <w:p w14:paraId="60A3B427" w14:textId="293ABB86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  <w:vAlign w:val="bottom"/>
          </w:tcPr>
          <w:p w14:paraId="03432D77" w14:textId="4D38CD2F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</w:tcPr>
          <w:p w14:paraId="4333D3EB" w14:textId="1724652F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8" w:space="0" w:color="auto"/>
            </w:tcBorders>
          </w:tcPr>
          <w:p w14:paraId="3655C63A" w14:textId="77777777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</w:p>
        </w:tc>
      </w:tr>
      <w:tr w:rsidR="00ED57B1" w:rsidRPr="00E622B6" w14:paraId="7226B3DF" w14:textId="77777777" w:rsidTr="00ED57B1">
        <w:tc>
          <w:tcPr>
            <w:tcW w:w="3209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/>
          </w:tcPr>
          <w:p w14:paraId="574DDF1F" w14:textId="77777777" w:rsidR="00ED57B1" w:rsidRPr="00E622B6" w:rsidRDefault="00ED57B1" w:rsidP="00ED57B1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1759701" w14:textId="46FC2AFF" w:rsidR="00ED57B1" w:rsidRPr="00E622B6" w:rsidRDefault="00ED57B1" w:rsidP="00ED57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772EED08" w14:textId="530A44D7" w:rsidR="00ED57B1" w:rsidRPr="00E622B6" w:rsidRDefault="00ED57B1" w:rsidP="00ED57B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E484CC8" w14:textId="4BFFBB87" w:rsidR="00ED57B1" w:rsidRPr="00E622B6" w:rsidRDefault="00ED57B1" w:rsidP="00ED57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6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6B67EAF" w14:textId="77777777" w:rsidR="00ED57B1" w:rsidRPr="00E622B6" w:rsidRDefault="00ED57B1" w:rsidP="00ED57B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D57B1" w:rsidRPr="00E622B6" w14:paraId="20D234F5" w14:textId="77777777" w:rsidTr="00ED57B1">
        <w:tc>
          <w:tcPr>
            <w:tcW w:w="3209" w:type="pct"/>
            <w:tcBorders>
              <w:top w:val="single" w:sz="8" w:space="0" w:color="auto"/>
              <w:bottom w:val="single" w:sz="12" w:space="0" w:color="auto"/>
            </w:tcBorders>
            <w:shd w:val="clear" w:color="auto" w:fill="D9D9D9"/>
          </w:tcPr>
          <w:p w14:paraId="51CF69F9" w14:textId="77777777" w:rsidR="00ED57B1" w:rsidRPr="00E622B6" w:rsidRDefault="00ED57B1" w:rsidP="00ED57B1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1791" w:type="pct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14:paraId="1D2147F5" w14:textId="110AA4F4" w:rsidR="00ED57B1" w:rsidRPr="00E622B6" w:rsidRDefault="00ED57B1" w:rsidP="00ED57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ED57B1" w:rsidRPr="00E622B6" w14:paraId="755B2D95" w14:textId="77777777" w:rsidTr="00ED57B1">
        <w:tc>
          <w:tcPr>
            <w:tcW w:w="3209" w:type="pct"/>
            <w:tcBorders>
              <w:top w:val="single" w:sz="12" w:space="0" w:color="auto"/>
            </w:tcBorders>
            <w:shd w:val="clear" w:color="auto" w:fill="D9D9D9"/>
          </w:tcPr>
          <w:p w14:paraId="3B466243" w14:textId="77777777" w:rsidR="00ED57B1" w:rsidRPr="00E622B6" w:rsidRDefault="00ED57B1" w:rsidP="00ED57B1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1791" w:type="pct"/>
            <w:gridSpan w:val="4"/>
            <w:tcBorders>
              <w:top w:val="single" w:sz="12" w:space="0" w:color="auto"/>
            </w:tcBorders>
          </w:tcPr>
          <w:p w14:paraId="16347437" w14:textId="684C3CBA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</w:tr>
      <w:tr w:rsidR="00ED57B1" w:rsidRPr="00E622B6" w14:paraId="1B23F02E" w14:textId="77777777" w:rsidTr="00ED57B1">
        <w:tc>
          <w:tcPr>
            <w:tcW w:w="3209" w:type="pct"/>
            <w:shd w:val="clear" w:color="auto" w:fill="D9D9D9"/>
          </w:tcPr>
          <w:p w14:paraId="45F09188" w14:textId="77777777" w:rsidR="00ED57B1" w:rsidRPr="00E622B6" w:rsidRDefault="00ED57B1" w:rsidP="00ED57B1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Obciążenie studenta na zajęciach wymagających bezpośredniego </w:t>
            </w:r>
            <w:r w:rsidRPr="00E622B6">
              <w:rPr>
                <w:sz w:val="22"/>
                <w:szCs w:val="22"/>
              </w:rPr>
              <w:lastRenderedPageBreak/>
              <w:t xml:space="preserve">udziału nauczycieli akademickich </w:t>
            </w:r>
          </w:p>
        </w:tc>
        <w:tc>
          <w:tcPr>
            <w:tcW w:w="1791" w:type="pct"/>
            <w:gridSpan w:val="4"/>
          </w:tcPr>
          <w:p w14:paraId="390BF788" w14:textId="77CF18EC" w:rsidR="00ED57B1" w:rsidRPr="00E622B6" w:rsidRDefault="00ED57B1" w:rsidP="00ED57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34</w:t>
            </w:r>
          </w:p>
        </w:tc>
      </w:tr>
    </w:tbl>
    <w:p w14:paraId="4CC1CB09" w14:textId="77777777" w:rsidR="00784694" w:rsidRDefault="00784694">
      <w:pPr>
        <w:rPr>
          <w:b/>
          <w:sz w:val="22"/>
          <w:szCs w:val="22"/>
        </w:rPr>
      </w:pPr>
    </w:p>
    <w:p w14:paraId="4196E632" w14:textId="77777777" w:rsidR="00D2048D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Literatura:</w:t>
      </w:r>
    </w:p>
    <w:p w14:paraId="5509E268" w14:textId="77777777" w:rsidR="00932FEF" w:rsidRPr="00E622B6" w:rsidRDefault="00932FEF">
      <w:pPr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30"/>
      </w:tblGrid>
      <w:tr w:rsidR="00D2048D" w:rsidRPr="00E622B6" w14:paraId="5BF405E8" w14:textId="77777777" w:rsidTr="00B147C0">
        <w:tc>
          <w:tcPr>
            <w:tcW w:w="9530" w:type="dxa"/>
            <w:shd w:val="clear" w:color="auto" w:fill="D9D9D9"/>
          </w:tcPr>
          <w:p w14:paraId="773F8C3D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podstawowa</w:t>
            </w:r>
          </w:p>
        </w:tc>
      </w:tr>
      <w:tr w:rsidR="00D2048D" w:rsidRPr="00E622B6" w14:paraId="0FA96FAB" w14:textId="77777777" w:rsidTr="00B147C0">
        <w:tc>
          <w:tcPr>
            <w:tcW w:w="9530" w:type="dxa"/>
          </w:tcPr>
          <w:p w14:paraId="3B9377F6" w14:textId="77777777" w:rsidR="00AD7373" w:rsidRPr="00AD7373" w:rsidRDefault="00AD7373" w:rsidP="00AD7373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D7373">
              <w:rPr>
                <w:sz w:val="22"/>
                <w:szCs w:val="22"/>
              </w:rPr>
              <w:t>Liberty J., Hurwitz D., ASP.NET. Programowanie,  Helion, Gliwice 2007</w:t>
            </w:r>
          </w:p>
          <w:p w14:paraId="236DFAAD" w14:textId="77777777" w:rsidR="00AD7373" w:rsidRPr="00AD7373" w:rsidRDefault="00AD7373" w:rsidP="00AD7373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spellStart"/>
            <w:r w:rsidRPr="00AD7373">
              <w:rPr>
                <w:sz w:val="22"/>
                <w:szCs w:val="22"/>
              </w:rPr>
              <w:t>Connollly</w:t>
            </w:r>
            <w:proofErr w:type="spellEnd"/>
            <w:r w:rsidRPr="00AD7373">
              <w:rPr>
                <w:sz w:val="22"/>
                <w:szCs w:val="22"/>
              </w:rPr>
              <w:t xml:space="preserve"> R., ASP.NET 2.0. Projektowanie aplikacji internetowych,  Helion, Gliwice 2008</w:t>
            </w:r>
          </w:p>
          <w:p w14:paraId="4D367E50" w14:textId="77777777" w:rsidR="00AD7373" w:rsidRPr="00E52CDA" w:rsidRDefault="00AD7373" w:rsidP="00AD7373">
            <w:pPr>
              <w:numPr>
                <w:ilvl w:val="0"/>
                <w:numId w:val="5"/>
              </w:numPr>
              <w:rPr>
                <w:sz w:val="22"/>
                <w:szCs w:val="22"/>
                <w:lang w:val="en-GB"/>
              </w:rPr>
            </w:pPr>
            <w:proofErr w:type="spellStart"/>
            <w:r w:rsidRPr="00E52CDA">
              <w:rPr>
                <w:sz w:val="22"/>
                <w:szCs w:val="22"/>
                <w:lang w:val="en-GB"/>
              </w:rPr>
              <w:t>Hilyard</w:t>
            </w:r>
            <w:proofErr w:type="spellEnd"/>
            <w:r w:rsidRPr="00E52CDA">
              <w:rPr>
                <w:sz w:val="22"/>
                <w:szCs w:val="22"/>
                <w:lang w:val="en-GB"/>
              </w:rPr>
              <w:t xml:space="preserve"> J., </w:t>
            </w:r>
            <w:proofErr w:type="spellStart"/>
            <w:r w:rsidRPr="00E52CDA">
              <w:rPr>
                <w:sz w:val="22"/>
                <w:szCs w:val="22"/>
                <w:lang w:val="en-GB"/>
              </w:rPr>
              <w:t>Thilhet</w:t>
            </w:r>
            <w:proofErr w:type="spellEnd"/>
            <w:r w:rsidRPr="00E52CDA">
              <w:rPr>
                <w:sz w:val="22"/>
                <w:szCs w:val="22"/>
                <w:lang w:val="en-GB"/>
              </w:rPr>
              <w:t xml:space="preserve"> S., C# </w:t>
            </w:r>
            <w:proofErr w:type="spellStart"/>
            <w:r w:rsidRPr="00E52CDA">
              <w:rPr>
                <w:sz w:val="22"/>
                <w:szCs w:val="22"/>
                <w:lang w:val="en-GB"/>
              </w:rPr>
              <w:t>Receptury</w:t>
            </w:r>
            <w:proofErr w:type="spellEnd"/>
            <w:r w:rsidRPr="00E52CDA">
              <w:rPr>
                <w:sz w:val="22"/>
                <w:szCs w:val="22"/>
                <w:lang w:val="en-GB"/>
              </w:rPr>
              <w:t>,  Helion, Gliwice 2006</w:t>
            </w:r>
          </w:p>
          <w:p w14:paraId="3E989722" w14:textId="77777777" w:rsidR="00AD7373" w:rsidRPr="00AD7373" w:rsidRDefault="00AD7373" w:rsidP="00AD7373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52CDA">
              <w:rPr>
                <w:sz w:val="22"/>
                <w:szCs w:val="22"/>
                <w:lang w:val="en-GB"/>
              </w:rPr>
              <w:t xml:space="preserve">Wenz C., ASP.NET AJAX. </w:t>
            </w:r>
            <w:r w:rsidRPr="00AD7373">
              <w:rPr>
                <w:sz w:val="22"/>
                <w:szCs w:val="22"/>
              </w:rPr>
              <w:t>Programowanie w nurcie Web 2.0, Helion, Gliwice 2009</w:t>
            </w:r>
          </w:p>
          <w:p w14:paraId="7EEAC58B" w14:textId="77777777" w:rsidR="00AD7373" w:rsidRPr="00E622B6" w:rsidRDefault="00AD7373" w:rsidP="00AD7373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spellStart"/>
            <w:r w:rsidRPr="00AD7373">
              <w:rPr>
                <w:sz w:val="22"/>
                <w:szCs w:val="22"/>
              </w:rPr>
              <w:t>Guinard</w:t>
            </w:r>
            <w:proofErr w:type="spellEnd"/>
            <w:r w:rsidRPr="00AD7373">
              <w:rPr>
                <w:sz w:val="22"/>
                <w:szCs w:val="22"/>
              </w:rPr>
              <w:t xml:space="preserve"> D. D., </w:t>
            </w:r>
            <w:proofErr w:type="spellStart"/>
            <w:r w:rsidRPr="00AD7373">
              <w:rPr>
                <w:sz w:val="22"/>
                <w:szCs w:val="22"/>
              </w:rPr>
              <w:t>Trifa</w:t>
            </w:r>
            <w:proofErr w:type="spellEnd"/>
            <w:r w:rsidRPr="00AD7373">
              <w:rPr>
                <w:sz w:val="22"/>
                <w:szCs w:val="22"/>
              </w:rPr>
              <w:t xml:space="preserve"> V. M.,  Internet rzeczy. Budowa sieci z wykorzystaniem technologii webowych i </w:t>
            </w:r>
            <w:proofErr w:type="spellStart"/>
            <w:r w:rsidRPr="00AD7373">
              <w:rPr>
                <w:sz w:val="22"/>
                <w:szCs w:val="22"/>
              </w:rPr>
              <w:t>Raspberry</w:t>
            </w:r>
            <w:proofErr w:type="spellEnd"/>
            <w:r w:rsidRPr="00AD7373">
              <w:rPr>
                <w:sz w:val="22"/>
                <w:szCs w:val="22"/>
              </w:rPr>
              <w:t xml:space="preserve"> Pi, Helion, Gliwice, 2017</w:t>
            </w:r>
          </w:p>
        </w:tc>
      </w:tr>
      <w:tr w:rsidR="00D2048D" w:rsidRPr="00E622B6" w14:paraId="5C0C90E0" w14:textId="77777777" w:rsidTr="00B147C0">
        <w:tc>
          <w:tcPr>
            <w:tcW w:w="9530" w:type="dxa"/>
            <w:shd w:val="clear" w:color="auto" w:fill="D9D9D9"/>
          </w:tcPr>
          <w:p w14:paraId="722DA47F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D2048D" w:rsidRPr="004A0553" w14:paraId="5036260F" w14:textId="77777777" w:rsidTr="00B147C0">
        <w:tc>
          <w:tcPr>
            <w:tcW w:w="9530" w:type="dxa"/>
            <w:vAlign w:val="bottom"/>
          </w:tcPr>
          <w:p w14:paraId="691EBB36" w14:textId="0516AA37" w:rsidR="003743A9" w:rsidRPr="00AD7373" w:rsidRDefault="00AD7373" w:rsidP="00136DFA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E52CDA">
              <w:rPr>
                <w:sz w:val="22"/>
                <w:szCs w:val="22"/>
                <w:lang w:val="en-GB"/>
              </w:rPr>
              <w:t xml:space="preserve">IBM, Building Smarter Planet Solutions with MQTT and IBM WebSphere MQ Telemetry, September 2012. </w:t>
            </w:r>
            <w:r w:rsidRPr="00AD7373">
              <w:rPr>
                <w:sz w:val="22"/>
                <w:szCs w:val="22"/>
              </w:rPr>
              <w:t>For</w:t>
            </w:r>
            <w:r>
              <w:rPr>
                <w:sz w:val="22"/>
                <w:szCs w:val="22"/>
              </w:rPr>
              <w:t xml:space="preserve">mat PDF, Dostęp z: </w:t>
            </w:r>
            <w:r w:rsidRPr="00ED57B1">
              <w:rPr>
                <w:sz w:val="22"/>
                <w:szCs w:val="22"/>
              </w:rPr>
              <w:t>https://www.redbooks.ibm.com/redbooks/pdfs/sg248054.pdf</w:t>
            </w:r>
            <w:r>
              <w:rPr>
                <w:sz w:val="22"/>
                <w:szCs w:val="22"/>
              </w:rPr>
              <w:t xml:space="preserve">. </w:t>
            </w:r>
          </w:p>
          <w:p w14:paraId="5B00FEA7" w14:textId="77777777" w:rsidR="00AD7373" w:rsidRPr="00E52CDA" w:rsidRDefault="00AD7373" w:rsidP="00AD7373">
            <w:pPr>
              <w:numPr>
                <w:ilvl w:val="0"/>
                <w:numId w:val="6"/>
              </w:numPr>
              <w:rPr>
                <w:sz w:val="22"/>
                <w:szCs w:val="22"/>
                <w:lang w:val="en-GB"/>
              </w:rPr>
            </w:pPr>
            <w:proofErr w:type="spellStart"/>
            <w:r w:rsidRPr="00E52CDA">
              <w:rPr>
                <w:sz w:val="22"/>
                <w:szCs w:val="22"/>
                <w:lang w:val="en-GB"/>
              </w:rPr>
              <w:t>Whei</w:t>
            </w:r>
            <w:proofErr w:type="spellEnd"/>
            <w:r w:rsidRPr="00E52CDA">
              <w:rPr>
                <w:sz w:val="22"/>
                <w:szCs w:val="22"/>
                <w:lang w:val="en-GB"/>
              </w:rPr>
              <w:t xml:space="preserve">-Jen Chen, Rahul Gupta, Valerie Lampkin, Dale M Robertson, Nagesh Subrahmanyam, Responsive Mobile User Experience Using MQTT and IBM </w:t>
            </w:r>
            <w:proofErr w:type="spellStart"/>
            <w:r w:rsidRPr="00E52CDA">
              <w:rPr>
                <w:sz w:val="22"/>
                <w:szCs w:val="22"/>
                <w:lang w:val="en-GB"/>
              </w:rPr>
              <w:t>MessageSight</w:t>
            </w:r>
            <w:proofErr w:type="spellEnd"/>
            <w:r w:rsidRPr="00E52CDA">
              <w:rPr>
                <w:sz w:val="22"/>
                <w:szCs w:val="22"/>
                <w:lang w:val="en-GB"/>
              </w:rPr>
              <w:t xml:space="preserve">, First Edition. Format PDF, </w:t>
            </w:r>
            <w:proofErr w:type="spellStart"/>
            <w:r w:rsidRPr="00E52CDA">
              <w:rPr>
                <w:sz w:val="22"/>
                <w:szCs w:val="22"/>
                <w:lang w:val="en-GB"/>
              </w:rPr>
              <w:t>Dostęp</w:t>
            </w:r>
            <w:proofErr w:type="spellEnd"/>
            <w:r w:rsidRPr="00E52CDA">
              <w:rPr>
                <w:sz w:val="22"/>
                <w:szCs w:val="22"/>
                <w:lang w:val="en-GB"/>
              </w:rPr>
              <w:t xml:space="preserve"> z: http://www. redbooks.ibm.com/</w:t>
            </w:r>
            <w:proofErr w:type="spellStart"/>
            <w:r w:rsidRPr="00E52CDA">
              <w:rPr>
                <w:sz w:val="22"/>
                <w:szCs w:val="22"/>
                <w:lang w:val="en-GB"/>
              </w:rPr>
              <w:t>redbooks</w:t>
            </w:r>
            <w:proofErr w:type="spellEnd"/>
            <w:r w:rsidRPr="00E52CDA">
              <w:rPr>
                <w:sz w:val="22"/>
                <w:szCs w:val="22"/>
                <w:lang w:val="en-GB"/>
              </w:rPr>
              <w:t xml:space="preserve">/pdfs/sg248183.pdf. </w:t>
            </w:r>
          </w:p>
        </w:tc>
      </w:tr>
    </w:tbl>
    <w:p w14:paraId="485EDBAD" w14:textId="77777777" w:rsidR="00D2048D" w:rsidRPr="00E52CDA" w:rsidRDefault="00D2048D">
      <w:pPr>
        <w:rPr>
          <w:sz w:val="22"/>
          <w:szCs w:val="22"/>
          <w:lang w:val="en-GB"/>
        </w:rPr>
      </w:pPr>
    </w:p>
    <w:p w14:paraId="7A1E4799" w14:textId="77777777" w:rsidR="00D2048D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Prowadzący przedmiot:</w:t>
      </w:r>
    </w:p>
    <w:p w14:paraId="76ADAAEB" w14:textId="77777777" w:rsidR="00932FEF" w:rsidRPr="00E622B6" w:rsidRDefault="00932FEF">
      <w:pPr>
        <w:rPr>
          <w:b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4819"/>
      </w:tblGrid>
      <w:tr w:rsidR="00D2048D" w:rsidRPr="00E622B6" w14:paraId="14039DBE" w14:textId="77777777" w:rsidTr="00B147C0">
        <w:tc>
          <w:tcPr>
            <w:tcW w:w="4820" w:type="dxa"/>
            <w:shd w:val="clear" w:color="auto" w:fill="D9D9D9"/>
          </w:tcPr>
          <w:p w14:paraId="7F8300C3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Tytuł</w:t>
            </w:r>
            <w:r w:rsidR="006A54C5">
              <w:rPr>
                <w:sz w:val="22"/>
                <w:szCs w:val="22"/>
              </w:rPr>
              <w:t xml:space="preserve"> </w:t>
            </w:r>
            <w:r w:rsidRPr="00111E29">
              <w:rPr>
                <w:sz w:val="22"/>
                <w:szCs w:val="22"/>
              </w:rPr>
              <w:t>/</w:t>
            </w:r>
            <w:r w:rsidR="006A54C5">
              <w:rPr>
                <w:sz w:val="22"/>
                <w:szCs w:val="22"/>
              </w:rPr>
              <w:t xml:space="preserve"> </w:t>
            </w:r>
            <w:r w:rsidRPr="00111E29">
              <w:rPr>
                <w:sz w:val="22"/>
                <w:szCs w:val="22"/>
              </w:rPr>
              <w:t>stopień, imię, nazwisko</w:t>
            </w:r>
          </w:p>
        </w:tc>
        <w:tc>
          <w:tcPr>
            <w:tcW w:w="4819" w:type="dxa"/>
            <w:shd w:val="clear" w:color="auto" w:fill="D9D9D9"/>
          </w:tcPr>
          <w:p w14:paraId="5FC141BB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Jednostka dydaktyczna</w:t>
            </w:r>
          </w:p>
        </w:tc>
      </w:tr>
      <w:tr w:rsidR="00D2048D" w:rsidRPr="00E622B6" w14:paraId="3E1534AF" w14:textId="77777777" w:rsidTr="00B147C0">
        <w:tc>
          <w:tcPr>
            <w:tcW w:w="4820" w:type="dxa"/>
            <w:shd w:val="clear" w:color="auto" w:fill="D9D9D9"/>
          </w:tcPr>
          <w:p w14:paraId="69C750B2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1. Osoba odpowiedzialna za przedmiot:</w:t>
            </w:r>
          </w:p>
        </w:tc>
        <w:tc>
          <w:tcPr>
            <w:tcW w:w="4819" w:type="dxa"/>
          </w:tcPr>
          <w:p w14:paraId="1E6FB23B" w14:textId="77777777" w:rsidR="00D2048D" w:rsidRPr="00111E29" w:rsidRDefault="00AD7373" w:rsidP="00C86066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ZTM</w:t>
            </w:r>
          </w:p>
        </w:tc>
      </w:tr>
      <w:tr w:rsidR="00D2048D" w:rsidRPr="00E622B6" w14:paraId="1C135B8C" w14:textId="77777777" w:rsidTr="00B147C0">
        <w:tc>
          <w:tcPr>
            <w:tcW w:w="4820" w:type="dxa"/>
          </w:tcPr>
          <w:p w14:paraId="4E9300B4" w14:textId="77777777" w:rsidR="00D2048D" w:rsidRPr="00111E29" w:rsidRDefault="00AD7373" w:rsidP="005042AD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</w:t>
            </w:r>
            <w:r w:rsidR="005042AD">
              <w:rPr>
                <w:sz w:val="22"/>
                <w:szCs w:val="22"/>
              </w:rPr>
              <w:t>ż</w:t>
            </w:r>
            <w:r>
              <w:rPr>
                <w:sz w:val="22"/>
                <w:szCs w:val="22"/>
              </w:rPr>
              <w:t>. Andrzej Łuksza</w:t>
            </w:r>
          </w:p>
        </w:tc>
        <w:tc>
          <w:tcPr>
            <w:tcW w:w="4819" w:type="dxa"/>
          </w:tcPr>
          <w:p w14:paraId="788EDF24" w14:textId="77777777" w:rsidR="00D2048D" w:rsidRPr="00122152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D2048D" w:rsidRPr="00E622B6" w14:paraId="1CF7AC6E" w14:textId="77777777" w:rsidTr="00B147C0">
        <w:tc>
          <w:tcPr>
            <w:tcW w:w="4820" w:type="dxa"/>
            <w:shd w:val="clear" w:color="auto" w:fill="D9D9D9"/>
          </w:tcPr>
          <w:p w14:paraId="2DABB9E4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2. Pozostałe osoby prowadzące zajęcia:</w:t>
            </w:r>
          </w:p>
        </w:tc>
        <w:tc>
          <w:tcPr>
            <w:tcW w:w="4819" w:type="dxa"/>
          </w:tcPr>
          <w:p w14:paraId="300723DD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3743A9" w:rsidRPr="00E622B6" w14:paraId="48795FED" w14:textId="77777777" w:rsidTr="00B147C0">
        <w:tc>
          <w:tcPr>
            <w:tcW w:w="4820" w:type="dxa"/>
            <w:vAlign w:val="center"/>
          </w:tcPr>
          <w:p w14:paraId="649EB4F3" w14:textId="77777777" w:rsidR="003743A9" w:rsidRDefault="003743A9" w:rsidP="003743A9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14:paraId="3790C8F0" w14:textId="77777777" w:rsidR="003743A9" w:rsidRPr="006E7178" w:rsidRDefault="003743A9" w:rsidP="003743A9">
            <w:pPr>
              <w:rPr>
                <w:sz w:val="22"/>
                <w:szCs w:val="22"/>
              </w:rPr>
            </w:pPr>
          </w:p>
        </w:tc>
      </w:tr>
      <w:tr w:rsidR="00122152" w:rsidRPr="00E622B6" w14:paraId="6B021CF5" w14:textId="77777777" w:rsidTr="00B147C0">
        <w:tc>
          <w:tcPr>
            <w:tcW w:w="4820" w:type="dxa"/>
            <w:vAlign w:val="center"/>
          </w:tcPr>
          <w:p w14:paraId="7361DE89" w14:textId="77777777" w:rsidR="00122152" w:rsidRPr="00111E29" w:rsidRDefault="00122152" w:rsidP="003743A9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14:paraId="0CA32D00" w14:textId="77777777" w:rsidR="00122152" w:rsidRDefault="00122152" w:rsidP="003743A9"/>
        </w:tc>
      </w:tr>
    </w:tbl>
    <w:p w14:paraId="631CED29" w14:textId="77777777" w:rsidR="00ED57B1" w:rsidRPr="00741253" w:rsidRDefault="00ED57B1" w:rsidP="00ED57B1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5" w:name="_Hlk133349279"/>
    </w:p>
    <w:p w14:paraId="67C31F39" w14:textId="77777777" w:rsidR="00ED57B1" w:rsidRPr="00CA6909" w:rsidRDefault="00ED57B1" w:rsidP="00ED57B1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color w:val="000000"/>
          <w:sz w:val="18"/>
          <w:szCs w:val="18"/>
        </w:rPr>
        <w:t>European</w:t>
      </w:r>
      <w:proofErr w:type="spellEnd"/>
      <w:r w:rsidRPr="007815BF">
        <w:rPr>
          <w:color w:val="000000"/>
          <w:sz w:val="18"/>
          <w:szCs w:val="18"/>
        </w:rPr>
        <w:t xml:space="preserve"> </w:t>
      </w:r>
      <w:proofErr w:type="spellStart"/>
      <w:r w:rsidRPr="007815BF">
        <w:rPr>
          <w:color w:val="000000"/>
          <w:sz w:val="18"/>
          <w:szCs w:val="18"/>
        </w:rPr>
        <w:t>Credit</w:t>
      </w:r>
      <w:proofErr w:type="spellEnd"/>
      <w:r w:rsidRPr="007815BF">
        <w:rPr>
          <w:color w:val="000000"/>
          <w:sz w:val="18"/>
          <w:szCs w:val="18"/>
        </w:rPr>
        <w:t xml:space="preserve"> Transfer System) - punkty zdefiniowane w europejskim systemie akumulacji i transferu punktów zaliczanych jako miara średniego nakładu pracy osoby uczącej się, niezbędnego do uzyskania zakładanych efektów kształcenia</w:t>
      </w:r>
      <w:bookmarkEnd w:id="5"/>
    </w:p>
    <w:p w14:paraId="5010C118" w14:textId="77777777" w:rsidR="00D2048D" w:rsidRPr="00FF6E21" w:rsidRDefault="00D2048D" w:rsidP="00ED57B1">
      <w:pPr>
        <w:pStyle w:val="Tekstpodstawowy"/>
        <w:rPr>
          <w:sz w:val="18"/>
        </w:rPr>
      </w:pPr>
    </w:p>
    <w:sectPr w:rsidR="00D2048D" w:rsidRPr="00FF6E21" w:rsidSect="00FF6E21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B6E9F"/>
    <w:multiLevelType w:val="hybridMultilevel"/>
    <w:tmpl w:val="22F46776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7C713A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D22F74"/>
    <w:multiLevelType w:val="hybridMultilevel"/>
    <w:tmpl w:val="506C97FC"/>
    <w:lvl w:ilvl="0" w:tplc="49B2BDAE">
      <w:start w:val="1"/>
      <w:numFmt w:val="decimal"/>
      <w:lvlText w:val="%1."/>
      <w:lvlJc w:val="left"/>
      <w:pPr>
        <w:tabs>
          <w:tab w:val="num" w:pos="0"/>
        </w:tabs>
        <w:ind w:left="227"/>
      </w:pPr>
      <w:rPr>
        <w:rFonts w:cs="Times New Roman"/>
        <w:w w:val="1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CE93EBC"/>
    <w:multiLevelType w:val="hybridMultilevel"/>
    <w:tmpl w:val="B69E3ABC"/>
    <w:lvl w:ilvl="0" w:tplc="8EAE0F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98652F6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BD179B7"/>
    <w:multiLevelType w:val="hybridMultilevel"/>
    <w:tmpl w:val="795C1E8E"/>
    <w:lvl w:ilvl="0" w:tplc="52A049F0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F06097D"/>
    <w:multiLevelType w:val="hybridMultilevel"/>
    <w:tmpl w:val="5BF070E2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0E6F0F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5CC"/>
    <w:rsid w:val="00010230"/>
    <w:rsid w:val="00016B6C"/>
    <w:rsid w:val="00033284"/>
    <w:rsid w:val="00042771"/>
    <w:rsid w:val="000967DB"/>
    <w:rsid w:val="000A7690"/>
    <w:rsid w:val="000F6E31"/>
    <w:rsid w:val="00111E29"/>
    <w:rsid w:val="00117783"/>
    <w:rsid w:val="00120E0A"/>
    <w:rsid w:val="00122152"/>
    <w:rsid w:val="0012283E"/>
    <w:rsid w:val="00136DFA"/>
    <w:rsid w:val="00142683"/>
    <w:rsid w:val="00166C38"/>
    <w:rsid w:val="00167ED0"/>
    <w:rsid w:val="001765B2"/>
    <w:rsid w:val="00186C16"/>
    <w:rsid w:val="001935CC"/>
    <w:rsid w:val="001A1B54"/>
    <w:rsid w:val="001B2A44"/>
    <w:rsid w:val="001C2CE7"/>
    <w:rsid w:val="001C5483"/>
    <w:rsid w:val="001D4ED7"/>
    <w:rsid w:val="001E171D"/>
    <w:rsid w:val="001E4F23"/>
    <w:rsid w:val="00220B29"/>
    <w:rsid w:val="00226713"/>
    <w:rsid w:val="002622AF"/>
    <w:rsid w:val="002809AD"/>
    <w:rsid w:val="00281A21"/>
    <w:rsid w:val="002B4591"/>
    <w:rsid w:val="002E0ACF"/>
    <w:rsid w:val="002E46F5"/>
    <w:rsid w:val="002E5666"/>
    <w:rsid w:val="00325273"/>
    <w:rsid w:val="003374FC"/>
    <w:rsid w:val="00350F04"/>
    <w:rsid w:val="003636E3"/>
    <w:rsid w:val="003743A9"/>
    <w:rsid w:val="00382901"/>
    <w:rsid w:val="003A70F3"/>
    <w:rsid w:val="003F399D"/>
    <w:rsid w:val="00407CF3"/>
    <w:rsid w:val="0041781C"/>
    <w:rsid w:val="00443DC5"/>
    <w:rsid w:val="00450F94"/>
    <w:rsid w:val="004570B6"/>
    <w:rsid w:val="004A0553"/>
    <w:rsid w:val="004C6A84"/>
    <w:rsid w:val="004F3A68"/>
    <w:rsid w:val="005042AD"/>
    <w:rsid w:val="00504B0E"/>
    <w:rsid w:val="00510721"/>
    <w:rsid w:val="0053533B"/>
    <w:rsid w:val="00540C11"/>
    <w:rsid w:val="00550EB3"/>
    <w:rsid w:val="00551F19"/>
    <w:rsid w:val="00576A06"/>
    <w:rsid w:val="00576E25"/>
    <w:rsid w:val="00593FC0"/>
    <w:rsid w:val="005A2F58"/>
    <w:rsid w:val="005B13DF"/>
    <w:rsid w:val="005B648A"/>
    <w:rsid w:val="005C6661"/>
    <w:rsid w:val="005C6BCC"/>
    <w:rsid w:val="005E2CAE"/>
    <w:rsid w:val="005F116C"/>
    <w:rsid w:val="00600D79"/>
    <w:rsid w:val="0061244C"/>
    <w:rsid w:val="00622C02"/>
    <w:rsid w:val="00640BAE"/>
    <w:rsid w:val="00643161"/>
    <w:rsid w:val="00683925"/>
    <w:rsid w:val="006A4343"/>
    <w:rsid w:val="006A54C5"/>
    <w:rsid w:val="006B52F3"/>
    <w:rsid w:val="006D08C7"/>
    <w:rsid w:val="006E4B12"/>
    <w:rsid w:val="006F64B7"/>
    <w:rsid w:val="00701D44"/>
    <w:rsid w:val="007076A2"/>
    <w:rsid w:val="00713547"/>
    <w:rsid w:val="00716642"/>
    <w:rsid w:val="00720828"/>
    <w:rsid w:val="00731F81"/>
    <w:rsid w:val="00740542"/>
    <w:rsid w:val="00784694"/>
    <w:rsid w:val="00792637"/>
    <w:rsid w:val="007D2C02"/>
    <w:rsid w:val="007E17ED"/>
    <w:rsid w:val="007E6FCD"/>
    <w:rsid w:val="008022FE"/>
    <w:rsid w:val="008224E8"/>
    <w:rsid w:val="00823A3A"/>
    <w:rsid w:val="00831943"/>
    <w:rsid w:val="00852F90"/>
    <w:rsid w:val="00856348"/>
    <w:rsid w:val="0086283B"/>
    <w:rsid w:val="00870B9A"/>
    <w:rsid w:val="00871F6F"/>
    <w:rsid w:val="00874320"/>
    <w:rsid w:val="008A3D3B"/>
    <w:rsid w:val="008A4E3E"/>
    <w:rsid w:val="008A591B"/>
    <w:rsid w:val="008B6602"/>
    <w:rsid w:val="008C1495"/>
    <w:rsid w:val="008C38AE"/>
    <w:rsid w:val="008C410D"/>
    <w:rsid w:val="008C69CD"/>
    <w:rsid w:val="008D12AD"/>
    <w:rsid w:val="008E235C"/>
    <w:rsid w:val="008F71CE"/>
    <w:rsid w:val="00910A28"/>
    <w:rsid w:val="00917905"/>
    <w:rsid w:val="00932FEF"/>
    <w:rsid w:val="009333DE"/>
    <w:rsid w:val="00935F1E"/>
    <w:rsid w:val="0095604D"/>
    <w:rsid w:val="00966667"/>
    <w:rsid w:val="0097342B"/>
    <w:rsid w:val="009A06D8"/>
    <w:rsid w:val="009C2112"/>
    <w:rsid w:val="009D0369"/>
    <w:rsid w:val="009D399E"/>
    <w:rsid w:val="009E1AEF"/>
    <w:rsid w:val="009F6B55"/>
    <w:rsid w:val="00A14ACE"/>
    <w:rsid w:val="00A1596B"/>
    <w:rsid w:val="00A25EE3"/>
    <w:rsid w:val="00A358C1"/>
    <w:rsid w:val="00A363B6"/>
    <w:rsid w:val="00A60D40"/>
    <w:rsid w:val="00A72F10"/>
    <w:rsid w:val="00A7380E"/>
    <w:rsid w:val="00A849BD"/>
    <w:rsid w:val="00A90968"/>
    <w:rsid w:val="00A97E39"/>
    <w:rsid w:val="00AA406F"/>
    <w:rsid w:val="00AA502E"/>
    <w:rsid w:val="00AA5CBD"/>
    <w:rsid w:val="00AA6E83"/>
    <w:rsid w:val="00AA7E1E"/>
    <w:rsid w:val="00AB2F52"/>
    <w:rsid w:val="00AD5220"/>
    <w:rsid w:val="00AD6258"/>
    <w:rsid w:val="00AD7373"/>
    <w:rsid w:val="00B1011A"/>
    <w:rsid w:val="00B147C0"/>
    <w:rsid w:val="00B34E90"/>
    <w:rsid w:val="00B54465"/>
    <w:rsid w:val="00B63518"/>
    <w:rsid w:val="00B67DBD"/>
    <w:rsid w:val="00B908AE"/>
    <w:rsid w:val="00B94269"/>
    <w:rsid w:val="00BA5448"/>
    <w:rsid w:val="00BB61DA"/>
    <w:rsid w:val="00BE7114"/>
    <w:rsid w:val="00BF6436"/>
    <w:rsid w:val="00C00FED"/>
    <w:rsid w:val="00C17662"/>
    <w:rsid w:val="00C24F92"/>
    <w:rsid w:val="00C42C73"/>
    <w:rsid w:val="00C5057B"/>
    <w:rsid w:val="00C66B34"/>
    <w:rsid w:val="00C70778"/>
    <w:rsid w:val="00C75C25"/>
    <w:rsid w:val="00C86066"/>
    <w:rsid w:val="00CA0835"/>
    <w:rsid w:val="00CB1D62"/>
    <w:rsid w:val="00CC1E3E"/>
    <w:rsid w:val="00CC392A"/>
    <w:rsid w:val="00CD0F91"/>
    <w:rsid w:val="00CD1445"/>
    <w:rsid w:val="00CE0B5B"/>
    <w:rsid w:val="00D10604"/>
    <w:rsid w:val="00D2048D"/>
    <w:rsid w:val="00D3441D"/>
    <w:rsid w:val="00D41D24"/>
    <w:rsid w:val="00D45BE9"/>
    <w:rsid w:val="00D50354"/>
    <w:rsid w:val="00D556FF"/>
    <w:rsid w:val="00D81CFF"/>
    <w:rsid w:val="00D83D9B"/>
    <w:rsid w:val="00D94EA9"/>
    <w:rsid w:val="00DC3D1C"/>
    <w:rsid w:val="00DD0E9F"/>
    <w:rsid w:val="00DD253C"/>
    <w:rsid w:val="00DE5B75"/>
    <w:rsid w:val="00E049C3"/>
    <w:rsid w:val="00E151CA"/>
    <w:rsid w:val="00E374AC"/>
    <w:rsid w:val="00E52CDA"/>
    <w:rsid w:val="00E575BB"/>
    <w:rsid w:val="00E622B6"/>
    <w:rsid w:val="00E710E0"/>
    <w:rsid w:val="00E72B80"/>
    <w:rsid w:val="00E870B8"/>
    <w:rsid w:val="00EA79E1"/>
    <w:rsid w:val="00ED030B"/>
    <w:rsid w:val="00ED0FAD"/>
    <w:rsid w:val="00ED57B1"/>
    <w:rsid w:val="00EE1885"/>
    <w:rsid w:val="00EE27FB"/>
    <w:rsid w:val="00F03CB6"/>
    <w:rsid w:val="00F363A5"/>
    <w:rsid w:val="00F40969"/>
    <w:rsid w:val="00F46369"/>
    <w:rsid w:val="00F67998"/>
    <w:rsid w:val="00F92E11"/>
    <w:rsid w:val="00F933ED"/>
    <w:rsid w:val="00F93705"/>
    <w:rsid w:val="00FA1BFF"/>
    <w:rsid w:val="00FB4F14"/>
    <w:rsid w:val="00FC2CC7"/>
    <w:rsid w:val="00FD01A9"/>
    <w:rsid w:val="00FD105A"/>
    <w:rsid w:val="00FF5E5A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426CD3"/>
  <w15:docId w15:val="{8A1F8FC2-6DCA-49C5-8263-18865D46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E235C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8E235C"/>
    <w:pPr>
      <w:keepNext/>
      <w:ind w:firstLine="709"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rsid w:val="0072082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C2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9C211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semiHidden/>
    <w:unhideWhenUsed/>
    <w:rsid w:val="00450F94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semiHidden/>
    <w:rsid w:val="00450F9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ny"/>
    <w:uiPriority w:val="1"/>
    <w:qFormat/>
    <w:rsid w:val="002E46F5"/>
    <w:pPr>
      <w:widowControl w:val="0"/>
      <w:autoSpaceDE w:val="0"/>
      <w:autoSpaceDN w:val="0"/>
    </w:pPr>
    <w:rPr>
      <w:rFonts w:ascii="Book Antiqua" w:eastAsia="Book Antiqua" w:hAnsi="Book Antiqua" w:cs="Book Antiqu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lek\AppData\Local\Temp\karta%20przedmiotu%20-%20szablo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 - szablon.dot</Template>
  <TotalTime>91</TotalTime>
  <Pages>3</Pages>
  <Words>776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 MORSKA w GDYNI    WYDZIAŁ ELEKTRYCZNY</vt:lpstr>
    </vt:vector>
  </TitlesOfParts>
  <Company>AM/WE/KEO</Company>
  <LinksUpToDate>false</LinksUpToDate>
  <CharactersWithSpaces>5424</CharactersWithSpaces>
  <SharedDoc>false</SharedDoc>
  <HLinks>
    <vt:vector size="12" baseType="variant"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http://en.wikipedia.org/wiki/STCW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http://pl.wikipedia.org/wiki/J%C4%99zyk_angielski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 MORSKA w GDYNI    WYDZIAŁ ELEKTRYCZNY</dc:title>
  <dc:creator>Bolesław Dudojć</dc:creator>
  <cp:lastModifiedBy>Citko Wiesław</cp:lastModifiedBy>
  <cp:revision>16</cp:revision>
  <dcterms:created xsi:type="dcterms:W3CDTF">2022-06-04T21:11:00Z</dcterms:created>
  <dcterms:modified xsi:type="dcterms:W3CDTF">2023-04-28T10:28:00Z</dcterms:modified>
</cp:coreProperties>
</file>